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79D92D" w14:textId="77777777" w:rsidR="001753D4" w:rsidRPr="00BD73D8" w:rsidRDefault="001753D4" w:rsidP="001753D4">
      <w:pPr>
        <w:pStyle w:val="Heading1"/>
        <w:spacing w:after="120"/>
      </w:pPr>
      <w:r>
        <w:t xml:space="preserve">BikeReady Akoranga 5 </w:t>
      </w:r>
    </w:p>
    <w:p w14:paraId="188D901B" w14:textId="77777777" w:rsidR="001753D4" w:rsidRPr="00BD73D8" w:rsidRDefault="001753D4" w:rsidP="001753D4">
      <w:pPr>
        <w:spacing w:after="120"/>
      </w:pPr>
    </w:p>
    <w:p w14:paraId="09DE1FEC" w14:textId="77777777" w:rsidR="001753D4" w:rsidRPr="00583220" w:rsidRDefault="001753D4" w:rsidP="001753D4">
      <w:pPr>
        <w:spacing w:after="120"/>
        <w:rPr>
          <w:bCs/>
          <w:iCs/>
        </w:rPr>
      </w:pPr>
      <w:r>
        <w:t>Whakaaturia ngā pūkenga mō te tohu matau/mauī/tū me te kore e raruraru.</w:t>
      </w:r>
    </w:p>
    <w:p w14:paraId="297B587C" w14:textId="77777777" w:rsidR="001753D4" w:rsidRDefault="001753D4" w:rsidP="001753D4">
      <w:pPr>
        <w:spacing w:after="120"/>
        <w:rPr>
          <w:b/>
          <w:iCs/>
        </w:rPr>
      </w:pPr>
    </w:p>
    <w:p w14:paraId="7BFE45EA" w14:textId="77777777" w:rsidR="001753D4" w:rsidRDefault="001753D4" w:rsidP="001753D4">
      <w:pPr>
        <w:pStyle w:val="Heading2"/>
        <w:spacing w:after="120"/>
      </w:pPr>
      <w:r>
        <w:t>Te whakamahere mō te akoranga 5</w:t>
      </w:r>
    </w:p>
    <w:p w14:paraId="1E263234" w14:textId="77777777" w:rsidR="000A0E41" w:rsidRDefault="000A0E41" w:rsidP="000A0E41"/>
    <w:p w14:paraId="64CD1D0A" w14:textId="1465BD91" w:rsidR="001753D4" w:rsidRPr="00BD73D8" w:rsidRDefault="001753D4" w:rsidP="001753D4">
      <w:pPr>
        <w:pStyle w:val="Heading3"/>
        <w:spacing w:after="120"/>
      </w:pPr>
      <w:r>
        <w:t xml:space="preserve">Arotahi ki ngā pūkenga </w:t>
      </w:r>
    </w:p>
    <w:p w14:paraId="6008652B" w14:textId="77777777" w:rsidR="001753D4" w:rsidRDefault="001753D4" w:rsidP="001753D4">
      <w:pPr>
        <w:spacing w:after="120"/>
      </w:pPr>
    </w:p>
    <w:p w14:paraId="2BDFEC5D" w14:textId="12158E7F" w:rsidR="001753D4" w:rsidRPr="00C41363" w:rsidRDefault="001753D4" w:rsidP="001753D4">
      <w:pPr>
        <w:spacing w:after="120"/>
      </w:pPr>
      <w:r>
        <w:t>Te tohu matau/mauī/tū me te kore e raruraru - me whakaaroaro:</w:t>
      </w:r>
    </w:p>
    <w:p w14:paraId="487B7C8F" w14:textId="77777777" w:rsidR="001753D4" w:rsidRPr="00C41363" w:rsidRDefault="001753D4" w:rsidP="001753D4">
      <w:pPr>
        <w:pStyle w:val="ListParagraph"/>
        <w:numPr>
          <w:ilvl w:val="0"/>
          <w:numId w:val="21"/>
        </w:numPr>
        <w:spacing w:after="120"/>
      </w:pPr>
      <w:r>
        <w:t>e hia te roa mō te tohu</w:t>
      </w:r>
    </w:p>
    <w:p w14:paraId="44664C72" w14:textId="77777777" w:rsidR="001753D4" w:rsidRPr="00C41363" w:rsidRDefault="001753D4" w:rsidP="001753D4">
      <w:pPr>
        <w:pStyle w:val="ListParagraph"/>
        <w:numPr>
          <w:ilvl w:val="0"/>
          <w:numId w:val="21"/>
        </w:numPr>
        <w:spacing w:after="120"/>
      </w:pPr>
      <w:r>
        <w:t>ko wai te hunga me whakaatu tohu kei te aha koe</w:t>
      </w:r>
    </w:p>
    <w:p w14:paraId="238F8ABB" w14:textId="77777777" w:rsidR="001753D4" w:rsidRPr="00C41363" w:rsidRDefault="001753D4" w:rsidP="001753D4">
      <w:pPr>
        <w:pStyle w:val="ListParagraph"/>
        <w:numPr>
          <w:ilvl w:val="0"/>
          <w:numId w:val="21"/>
        </w:numPr>
        <w:spacing w:after="120"/>
      </w:pPr>
      <w:r>
        <w:t>ko tēhea te ringa ka whakamahia e koe mō ia tohu</w:t>
      </w:r>
    </w:p>
    <w:p w14:paraId="54C9EF31" w14:textId="77777777" w:rsidR="001753D4" w:rsidRPr="00C41363" w:rsidRDefault="001753D4" w:rsidP="001753D4">
      <w:pPr>
        <w:pStyle w:val="ListParagraph"/>
        <w:numPr>
          <w:ilvl w:val="0"/>
          <w:numId w:val="21"/>
        </w:numPr>
        <w:spacing w:after="120"/>
      </w:pPr>
      <w:r>
        <w:t>ko tēhea te tohu ka whakamahia, ā, mō āhea whakamahi ai.</w:t>
      </w:r>
    </w:p>
    <w:p w14:paraId="61E9FAAC" w14:textId="77777777" w:rsidR="001753D4" w:rsidRDefault="001753D4" w:rsidP="001753D4">
      <w:pPr>
        <w:spacing w:after="120"/>
      </w:pPr>
    </w:p>
    <w:p w14:paraId="68428A73" w14:textId="77777777" w:rsidR="001753D4" w:rsidRPr="00C41363" w:rsidRDefault="001753D4" w:rsidP="001753D4">
      <w:pPr>
        <w:pStyle w:val="Heading3"/>
        <w:spacing w:after="120"/>
      </w:pPr>
      <w:r>
        <w:t>Te huritao mō te wāhanga whakangungu pūkenga</w:t>
      </w:r>
    </w:p>
    <w:p w14:paraId="5BC6422E" w14:textId="77777777" w:rsidR="001753D4" w:rsidRPr="00BD73D8" w:rsidRDefault="001753D4" w:rsidP="001753D4">
      <w:pPr>
        <w:spacing w:after="120"/>
        <w:rPr>
          <w:b/>
        </w:rPr>
      </w:pPr>
      <w:r>
        <w:rPr>
          <w:b/>
        </w:rPr>
        <w:t xml:space="preserve"> </w:t>
      </w:r>
    </w:p>
    <w:p w14:paraId="5FE5C7D5" w14:textId="77777777" w:rsidR="001753D4" w:rsidRPr="000A0E41" w:rsidRDefault="001753D4" w:rsidP="001753D4">
      <w:pPr>
        <w:spacing w:after="120"/>
        <w:rPr>
          <w:b/>
          <w:iCs/>
        </w:rPr>
      </w:pPr>
      <w:r>
        <w:rPr>
          <w:b/>
        </w:rPr>
        <w:t>Kōrerohia ngā akoranga hou me te kaiako akomanga</w:t>
      </w:r>
    </w:p>
    <w:p w14:paraId="0D303084" w14:textId="77777777" w:rsidR="001753D4" w:rsidRPr="00BD73D8" w:rsidRDefault="001753D4" w:rsidP="001753D4">
      <w:pPr>
        <w:spacing w:after="120"/>
      </w:pPr>
      <w:r>
        <w:rPr>
          <w:b/>
        </w:rPr>
        <w:t xml:space="preserve">Tautohua </w:t>
      </w:r>
      <w:r>
        <w:t xml:space="preserve">ngā wheako i ngahau ki ngā ākonga i te whai o ngā whakangungu pūkenga pahikara mō te whakaatu tohu. Tāhopukia ō kitenga ki tētahi Ngaku SOLO. </w:t>
      </w:r>
    </w:p>
    <w:p w14:paraId="0CC1EE48" w14:textId="77777777" w:rsidR="001753D4" w:rsidRPr="00BD73D8" w:rsidRDefault="001753D4" w:rsidP="001753D4">
      <w:pPr>
        <w:spacing w:after="120"/>
      </w:pPr>
      <w:r>
        <w:rPr>
          <w:b/>
        </w:rPr>
        <w:t>Tātuhia</w:t>
      </w:r>
      <w:r w:rsidRPr="00BD73D8">
        <w:t xml:space="preserve"> ngā pikitia (hopu whakaahua, ataata rānei) e ai ki ngā āki e whai ake.</w:t>
      </w:r>
    </w:p>
    <w:p w14:paraId="06DEE7B9" w14:textId="77777777" w:rsidR="001753D4" w:rsidRPr="00BD73D8" w:rsidRDefault="001753D4" w:rsidP="001753D4">
      <w:pPr>
        <w:spacing w:after="120"/>
      </w:pPr>
      <w:r w:rsidRPr="00BD73D8">
        <w:rPr>
          <w:noProof/>
        </w:rPr>
        <w:drawing>
          <wp:inline distT="0" distB="0" distL="0" distR="0" wp14:anchorId="5BF9E017" wp14:editId="1C16C0BA">
            <wp:extent cx="1790700" cy="676275"/>
            <wp:effectExtent l="0" t="0" r="0" b="0"/>
            <wp:docPr id="1" name="Picture 18" descr="HookED DescribePP Stickers 3colour_strip_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ookED DescribePP Stickers 3colour_strip_r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C5416" w14:textId="77777777" w:rsidR="001753D4" w:rsidRPr="00EA1BF1" w:rsidRDefault="001753D4" w:rsidP="001753D4">
      <w:pPr>
        <w:pStyle w:val="ListParagraph"/>
        <w:numPr>
          <w:ilvl w:val="0"/>
          <w:numId w:val="25"/>
        </w:numPr>
        <w:spacing w:after="120"/>
      </w:pPr>
      <w:r>
        <w:t>He aha ngā mea i pārekareka ki a koe i a koe i whakauru ki te whakangungu pūkenga pahikara? [Hangangamaha SOLO – tapawhā roa]</w:t>
      </w:r>
    </w:p>
    <w:p w14:paraId="46E2AC74" w14:textId="77777777" w:rsidR="001753D4" w:rsidRPr="00EA1BF1" w:rsidRDefault="001753D4" w:rsidP="001753D4">
      <w:pPr>
        <w:pStyle w:val="ListParagraph"/>
        <w:numPr>
          <w:ilvl w:val="0"/>
          <w:numId w:val="25"/>
        </w:numPr>
        <w:spacing w:after="120"/>
      </w:pPr>
      <w:r>
        <w:t>He aha i pērā ai ki ōu whakaaro? [Pānga SOLO – mirumiru kōrero]</w:t>
      </w:r>
    </w:p>
    <w:p w14:paraId="00FEBD87" w14:textId="77777777" w:rsidR="001753D4" w:rsidRPr="00BD73D8" w:rsidRDefault="001753D4" w:rsidP="001753D4">
      <w:pPr>
        <w:pStyle w:val="ListParagraph"/>
        <w:numPr>
          <w:ilvl w:val="0"/>
          <w:numId w:val="25"/>
        </w:numPr>
        <w:spacing w:after="120"/>
      </w:pPr>
      <w:r>
        <w:t xml:space="preserve">He aha ngā whakaaro ka toko ake ki a koe mō ngā kaieke pahikara, te eke pahikara hoki/rānei? [Waitara SOLO whānui ake] </w:t>
      </w:r>
    </w:p>
    <w:p w14:paraId="3746EBDC" w14:textId="77777777" w:rsidR="001753D4" w:rsidRPr="00BD73D8" w:rsidRDefault="001753D4" w:rsidP="001753D4">
      <w:pPr>
        <w:spacing w:after="120"/>
      </w:pPr>
      <w:r>
        <w:rPr>
          <w:b/>
        </w:rPr>
        <w:t>Tāpirihia ki te rārangi akomanga</w:t>
      </w:r>
      <w:r w:rsidRPr="00BD73D8">
        <w:t xml:space="preserve"> o ngā wheako ngahau katoa i pā ki ngā ākonga i te wā e whakangungu pūkenga pahikara ana. </w:t>
      </w:r>
    </w:p>
    <w:p w14:paraId="5D648D22" w14:textId="77777777" w:rsidR="001753D4" w:rsidRDefault="001753D4" w:rsidP="001753D4">
      <w:pPr>
        <w:spacing w:after="120"/>
      </w:pPr>
      <w:r>
        <w:t xml:space="preserve">Tautohua ngā </w:t>
      </w:r>
      <w:r w:rsidRPr="00BD73D8">
        <w:rPr>
          <w:b/>
        </w:rPr>
        <w:t>kupu me ngā kōrero hou</w:t>
      </w:r>
      <w:r>
        <w:t xml:space="preserve"> i whakaurua ki te wāhanga whakangungu pūkenga pahikara. Tohua ngā kupu me ngā kupu hou. </w:t>
      </w:r>
    </w:p>
    <w:p w14:paraId="75873CB9" w14:textId="77777777" w:rsidR="001753D4" w:rsidRPr="00BD73D8" w:rsidRDefault="001753D4" w:rsidP="001753D4">
      <w:pPr>
        <w:spacing w:after="120"/>
        <w:rPr>
          <w:b/>
        </w:rPr>
      </w:pPr>
      <w:r>
        <w:t xml:space="preserve">Hei tauira: karere, kaituku, kaiwhiwhi, weteoro, tuhioro, hongere, whakahoki kōrero. </w:t>
      </w:r>
    </w:p>
    <w:p w14:paraId="60316A35" w14:textId="0BA0B8DA" w:rsidR="000A0E41" w:rsidRDefault="001753D4" w:rsidP="001753D4">
      <w:pPr>
        <w:spacing w:after="120"/>
      </w:pPr>
      <w:r>
        <w:t>Tāpirihia ngā kupu me te tikanga o te kupu ki te rārangi kupu a te akomanga/rōpū. Tautohua ngā kupu rerekē ka whakamahi ki tētahi Tūtohu Kupu Frayer.</w:t>
      </w:r>
    </w:p>
    <w:p w14:paraId="2FE03819" w14:textId="77777777" w:rsidR="000A0E41" w:rsidRDefault="000A0E41">
      <w:r>
        <w:br w:type="page"/>
      </w:r>
    </w:p>
    <w:p w14:paraId="32787329" w14:textId="77777777" w:rsidR="00904BC3" w:rsidRPr="00BD73D8" w:rsidRDefault="00904BC3" w:rsidP="00904BC3">
      <w:pPr>
        <w:pStyle w:val="Heading3"/>
        <w:spacing w:after="120"/>
      </w:pPr>
      <w:r>
        <w:lastRenderedPageBreak/>
        <w:t>Ngā whai wāhitanga mō te whakawhitiwhiti me te hapori</w:t>
      </w:r>
    </w:p>
    <w:p w14:paraId="51E6C3DC" w14:textId="77777777" w:rsidR="00904BC3" w:rsidRPr="00BD73D8" w:rsidRDefault="00904BC3" w:rsidP="00904BC3">
      <w:pPr>
        <w:spacing w:after="120"/>
        <w:rPr>
          <w:b/>
        </w:rPr>
      </w:pPr>
    </w:p>
    <w:p w14:paraId="1CF4B234" w14:textId="77777777" w:rsidR="00904BC3" w:rsidRPr="00BD73D8" w:rsidRDefault="00904BC3" w:rsidP="00904BC3">
      <w:pPr>
        <w:spacing w:after="120"/>
        <w:rPr>
          <w:b/>
        </w:rPr>
      </w:pPr>
      <w:r>
        <w:rPr>
          <w:i/>
        </w:rPr>
        <w:t xml:space="preserve">Me honohono ki ngā tāngata, whakahaere hoki i roto i tō hapori e matatau ana ki te </w:t>
      </w:r>
      <w:r w:rsidRPr="00BD73D8">
        <w:rPr>
          <w:b/>
          <w:i/>
        </w:rPr>
        <w:t>tohu me te whakawhitiwhiti.</w:t>
      </w:r>
    </w:p>
    <w:p w14:paraId="72654237" w14:textId="77777777" w:rsidR="00904BC3" w:rsidRDefault="00904BC3" w:rsidP="00904BC3">
      <w:pPr>
        <w:spacing w:after="120"/>
      </w:pPr>
      <w:r>
        <w:t>Me honohono ki ngā tāngata, whakahaere hoki i roto i tō hapori ka hiahia pea ki te haere atu, te manaaki rānei i ngā ākonga e hiahia ana ki te rapu kōrero atu anō mō te whakawhitiwhiti me te tuku tohu.</w:t>
      </w:r>
    </w:p>
    <w:p w14:paraId="31AA2334" w14:textId="77777777" w:rsidR="00904BC3" w:rsidRPr="00BD73D8" w:rsidRDefault="00904BC3" w:rsidP="00904BC3">
      <w:pPr>
        <w:spacing w:after="120"/>
      </w:pPr>
      <w:r>
        <w:t xml:space="preserve">Hei tauira, whakapā atu ki te hunga e tuku tohu ana i roto i ā rātau mahi, me pōhiri mai rānei ngā tāngata e whakamahi whakawhitiwhiti i roto i ā rātau mahi kia haere ake ki a koutou, pērā i ngā kaimātai hinengaro, kaiwhakarata kurī, kaipūkaha tāhiko. </w:t>
      </w:r>
    </w:p>
    <w:p w14:paraId="2E2A93E5" w14:textId="77777777" w:rsidR="00904BC3" w:rsidRDefault="00904BC3" w:rsidP="00904BC3"/>
    <w:p w14:paraId="24B3AB02" w14:textId="66BAFA8B" w:rsidR="001753D4" w:rsidRPr="0020200E" w:rsidRDefault="001753D4" w:rsidP="001753D4">
      <w:pPr>
        <w:pStyle w:val="Heading3"/>
        <w:spacing w:after="120"/>
      </w:pPr>
      <w:r>
        <w:t>Te hāngai ki ngā wāhi ako o Te Marautanga o Aotearoa</w:t>
      </w:r>
    </w:p>
    <w:p w14:paraId="1BB4250D" w14:textId="77777777" w:rsidR="001753D4" w:rsidRPr="0020200E" w:rsidRDefault="001753D4" w:rsidP="001753D4">
      <w:pPr>
        <w:spacing w:after="120"/>
      </w:pPr>
    </w:p>
    <w:p w14:paraId="68FE1579" w14:textId="77777777" w:rsidR="001753D4" w:rsidRPr="0020200E" w:rsidRDefault="001753D4" w:rsidP="001753D4">
      <w:pPr>
        <w:spacing w:after="120"/>
      </w:pPr>
      <w:r>
        <w:t>Tirohia te Tirohanga Whānui o Ngā Wāhi Ako o Te Marautanga o Aotearoa. Tirohia te rauemi mō Ngā Whāinga Paetae me Ngā Koronga Akoranga (T1 ki te 4).</w:t>
      </w:r>
    </w:p>
    <w:p w14:paraId="768AB42C" w14:textId="77777777" w:rsidR="001753D4" w:rsidRPr="0020200E" w:rsidRDefault="001753D4" w:rsidP="001753D4">
      <w:pPr>
        <w:spacing w:after="120"/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81"/>
        <w:gridCol w:w="1494"/>
        <w:gridCol w:w="341"/>
        <w:gridCol w:w="634"/>
        <w:gridCol w:w="9"/>
        <w:gridCol w:w="482"/>
        <w:gridCol w:w="782"/>
        <w:gridCol w:w="12"/>
        <w:gridCol w:w="822"/>
        <w:gridCol w:w="447"/>
        <w:gridCol w:w="58"/>
        <w:gridCol w:w="554"/>
        <w:gridCol w:w="393"/>
        <w:gridCol w:w="1501"/>
      </w:tblGrid>
      <w:tr w:rsidR="001753D4" w:rsidRPr="0020200E" w14:paraId="3CA7B427" w14:textId="77777777" w:rsidTr="008C5E25"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</w:tcPr>
          <w:p w14:paraId="422EE76F" w14:textId="77777777" w:rsidR="001753D4" w:rsidRPr="0020200E" w:rsidRDefault="001753D4" w:rsidP="001753D4">
            <w:pPr>
              <w:spacing w:after="120"/>
              <w:rPr>
                <w:i/>
                <w:iCs/>
              </w:rPr>
            </w:pPr>
            <w:r>
              <w:rPr>
                <w:i/>
              </w:rPr>
              <w:t>Te reo Pākehā</w:t>
            </w:r>
          </w:p>
        </w:tc>
        <w:tc>
          <w:tcPr>
            <w:tcW w:w="3859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15316" w14:textId="77777777" w:rsidR="001753D4" w:rsidRPr="0020200E" w:rsidRDefault="001753D4" w:rsidP="001753D4">
            <w:pPr>
              <w:spacing w:after="120"/>
              <w:rPr>
                <w:i/>
                <w:iCs/>
              </w:rPr>
            </w:pPr>
            <w:r>
              <w:rPr>
                <w:i/>
              </w:rPr>
              <w:t>Te Whakarongo, Pānui me te Tirotiro</w:t>
            </w:r>
          </w:p>
        </w:tc>
        <w:tc>
          <w:tcPr>
            <w:tcW w:w="385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D2A97" w14:textId="77777777" w:rsidR="001753D4" w:rsidRPr="0020200E" w:rsidRDefault="001753D4" w:rsidP="001753D4">
            <w:pPr>
              <w:spacing w:after="120"/>
              <w:rPr>
                <w:i/>
                <w:iCs/>
              </w:rPr>
            </w:pPr>
            <w:r>
              <w:rPr>
                <w:i/>
              </w:rPr>
              <w:t>Te Kōrero, Tuhituhi me te Whakaatu</w:t>
            </w:r>
          </w:p>
        </w:tc>
      </w:tr>
      <w:tr w:rsidR="001753D4" w:rsidRPr="0020200E" w14:paraId="4F5137AC" w14:textId="77777777" w:rsidTr="008C5E25"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36C0A" w:themeFill="accent6" w:themeFillShade="BF"/>
          </w:tcPr>
          <w:p w14:paraId="08B71915" w14:textId="77777777" w:rsidR="001753D4" w:rsidRPr="0020200E" w:rsidRDefault="001753D4" w:rsidP="001753D4">
            <w:pPr>
              <w:spacing w:after="120"/>
            </w:pPr>
            <w:r>
              <w:t>Ngā Toi - Whakaari</w:t>
            </w:r>
          </w:p>
        </w:tc>
        <w:tc>
          <w:tcPr>
            <w:tcW w:w="1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9F718" w14:textId="77777777" w:rsidR="001753D4" w:rsidRPr="0020200E" w:rsidRDefault="001753D4" w:rsidP="001753D4">
            <w:pPr>
              <w:spacing w:after="120"/>
            </w:pPr>
            <w:r>
              <w:t>Te Mārama ki Ngā Toi i roto i ngā horopaki</w:t>
            </w:r>
          </w:p>
        </w:tc>
        <w:tc>
          <w:tcPr>
            <w:tcW w:w="193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943F5" w14:textId="77777777" w:rsidR="001753D4" w:rsidRPr="0020200E" w:rsidRDefault="001753D4" w:rsidP="001753D4">
            <w:pPr>
              <w:spacing w:after="120"/>
            </w:pPr>
            <w:r>
              <w:t>Te Whakawhanake i Ngā Mōhio Whaitake</w:t>
            </w:r>
          </w:p>
        </w:tc>
        <w:tc>
          <w:tcPr>
            <w:tcW w:w="19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1121A" w14:textId="77777777" w:rsidR="001753D4" w:rsidRPr="0020200E" w:rsidRDefault="001753D4" w:rsidP="001753D4">
            <w:pPr>
              <w:spacing w:after="120"/>
            </w:pPr>
            <w:r>
              <w:t>Te Waihanga Whakaaro</w:t>
            </w:r>
          </w:p>
        </w:tc>
        <w:tc>
          <w:tcPr>
            <w:tcW w:w="1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05246" w14:textId="77777777" w:rsidR="001753D4" w:rsidRPr="0020200E" w:rsidRDefault="001753D4" w:rsidP="001753D4">
            <w:pPr>
              <w:spacing w:after="120"/>
            </w:pPr>
            <w:r>
              <w:t>Te Whakawhitiwhiti me te Whakamāori</w:t>
            </w:r>
          </w:p>
        </w:tc>
      </w:tr>
      <w:tr w:rsidR="001753D4" w:rsidRPr="0020200E" w14:paraId="06EEC670" w14:textId="77777777" w:rsidTr="008C5E25"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B9B2"/>
          </w:tcPr>
          <w:p w14:paraId="79D19F11" w14:textId="77777777" w:rsidR="001753D4" w:rsidRPr="0020200E" w:rsidRDefault="001753D4" w:rsidP="001753D4">
            <w:pPr>
              <w:spacing w:after="120"/>
            </w:pPr>
            <w:r>
              <w:t>Hauora me te Mātauranga Whakakori</w:t>
            </w:r>
          </w:p>
        </w:tc>
        <w:tc>
          <w:tcPr>
            <w:tcW w:w="384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04A5B" w14:textId="77777777" w:rsidR="001753D4" w:rsidRPr="0020200E" w:rsidRDefault="001753D4" w:rsidP="001753D4">
            <w:pPr>
              <w:spacing w:after="120"/>
            </w:pPr>
            <w:r>
              <w:t>Hauora Whaiaro me te Whanaketanga ā-Tinana A - A3 Whakahaerenga Haumaru</w:t>
            </w:r>
          </w:p>
        </w:tc>
        <w:tc>
          <w:tcPr>
            <w:tcW w:w="38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17693" w14:textId="424A4068" w:rsidR="001753D4" w:rsidRPr="0020200E" w:rsidRDefault="001753D4" w:rsidP="001753D4">
            <w:pPr>
              <w:spacing w:after="120"/>
            </w:pPr>
            <w:r>
              <w:t xml:space="preserve">Ngā Hapori Hauora me Ngā Taiao </w:t>
            </w:r>
            <w:r w:rsidR="00347789">
              <w:t xml:space="preserve">S </w:t>
            </w:r>
            <w:r>
              <w:t>- D2 Ngā Rauemi Hapori</w:t>
            </w:r>
          </w:p>
        </w:tc>
      </w:tr>
      <w:tr w:rsidR="001753D4" w:rsidRPr="0020200E" w14:paraId="2B4125BD" w14:textId="77777777" w:rsidTr="008C5E25">
        <w:trPr>
          <w:trHeight w:val="338"/>
        </w:trPr>
        <w:tc>
          <w:tcPr>
            <w:tcW w:w="15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ABC0"/>
          </w:tcPr>
          <w:p w14:paraId="113F72C8" w14:textId="77777777" w:rsidR="001753D4" w:rsidRPr="0020200E" w:rsidRDefault="001753D4" w:rsidP="001753D4">
            <w:pPr>
              <w:spacing w:after="120"/>
            </w:pPr>
            <w:r>
              <w:t>Pāngarau me te Tauanga</w:t>
            </w:r>
          </w:p>
          <w:p w14:paraId="4A23300F" w14:textId="77777777" w:rsidR="001753D4" w:rsidRPr="0020200E" w:rsidRDefault="001753D4" w:rsidP="001753D4">
            <w:pPr>
              <w:spacing w:after="120"/>
            </w:pPr>
          </w:p>
        </w:tc>
        <w:tc>
          <w:tcPr>
            <w:tcW w:w="771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77B47" w14:textId="77777777" w:rsidR="001753D4" w:rsidRPr="0020200E" w:rsidRDefault="001753D4" w:rsidP="001753D4">
            <w:pPr>
              <w:spacing w:after="120"/>
              <w:rPr>
                <w:i/>
                <w:iCs/>
              </w:rPr>
            </w:pPr>
            <w:r>
              <w:rPr>
                <w:i/>
              </w:rPr>
              <w:t>Āhuahanga me te Inenga</w:t>
            </w:r>
          </w:p>
        </w:tc>
      </w:tr>
      <w:tr w:rsidR="001753D4" w:rsidRPr="0020200E" w14:paraId="271B9D7B" w14:textId="77777777" w:rsidTr="008C5E25">
        <w:trPr>
          <w:trHeight w:val="338"/>
        </w:trPr>
        <w:tc>
          <w:tcPr>
            <w:tcW w:w="15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ABC0"/>
          </w:tcPr>
          <w:p w14:paraId="7D51A06B" w14:textId="77777777" w:rsidR="001753D4" w:rsidRPr="0020200E" w:rsidRDefault="001753D4" w:rsidP="001753D4">
            <w:pPr>
              <w:spacing w:after="120"/>
            </w:pPr>
          </w:p>
        </w:tc>
        <w:tc>
          <w:tcPr>
            <w:tcW w:w="25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42421" w14:textId="77777777" w:rsidR="001753D4" w:rsidRPr="0020200E" w:rsidRDefault="001753D4" w:rsidP="001753D4">
            <w:pPr>
              <w:spacing w:after="120"/>
            </w:pPr>
            <w:r>
              <w:t>Inenga</w:t>
            </w:r>
          </w:p>
        </w:tc>
        <w:tc>
          <w:tcPr>
            <w:tcW w:w="264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AD82F" w14:textId="77777777" w:rsidR="001753D4" w:rsidRPr="0020200E" w:rsidRDefault="001753D4" w:rsidP="001753D4">
            <w:pPr>
              <w:spacing w:after="120"/>
            </w:pPr>
            <w:r>
              <w:t>Hanga</w:t>
            </w:r>
          </w:p>
        </w:tc>
        <w:tc>
          <w:tcPr>
            <w:tcW w:w="25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466E1" w14:textId="77777777" w:rsidR="001753D4" w:rsidRPr="0020200E" w:rsidRDefault="001753D4" w:rsidP="001753D4">
            <w:pPr>
              <w:spacing w:after="120"/>
            </w:pPr>
            <w:r>
              <w:t>Tūnga me te ahu</w:t>
            </w:r>
          </w:p>
        </w:tc>
      </w:tr>
      <w:tr w:rsidR="001753D4" w:rsidRPr="0020200E" w14:paraId="50CCD960" w14:textId="77777777" w:rsidTr="008C5E25">
        <w:trPr>
          <w:trHeight w:val="338"/>
        </w:trPr>
        <w:tc>
          <w:tcPr>
            <w:tcW w:w="15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A8D7C"/>
          </w:tcPr>
          <w:p w14:paraId="6975460E" w14:textId="77777777" w:rsidR="001753D4" w:rsidRPr="0020200E" w:rsidRDefault="001753D4" w:rsidP="001753D4">
            <w:pPr>
              <w:spacing w:after="120"/>
            </w:pPr>
            <w:r>
              <w:t>Pūtaiao</w:t>
            </w:r>
          </w:p>
          <w:p w14:paraId="530D8723" w14:textId="77777777" w:rsidR="001753D4" w:rsidRPr="0020200E" w:rsidRDefault="001753D4" w:rsidP="001753D4">
            <w:pPr>
              <w:spacing w:after="120"/>
            </w:pPr>
          </w:p>
          <w:p w14:paraId="490633D0" w14:textId="77777777" w:rsidR="001753D4" w:rsidRPr="0020200E" w:rsidRDefault="001753D4" w:rsidP="001753D4">
            <w:pPr>
              <w:spacing w:after="120"/>
            </w:pPr>
          </w:p>
        </w:tc>
        <w:tc>
          <w:tcPr>
            <w:tcW w:w="6212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E9433" w14:textId="77777777" w:rsidR="001753D4" w:rsidRPr="0020200E" w:rsidRDefault="001753D4" w:rsidP="001753D4">
            <w:pPr>
              <w:spacing w:after="120"/>
              <w:rPr>
                <w:i/>
                <w:iCs/>
              </w:rPr>
            </w:pPr>
            <w:r>
              <w:rPr>
                <w:i/>
              </w:rPr>
              <w:t>Te Āhua o te Pūtaiao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880FA3" w14:textId="77777777" w:rsidR="001753D4" w:rsidRPr="0020200E" w:rsidRDefault="001753D4" w:rsidP="001753D4">
            <w:pPr>
              <w:spacing w:after="120"/>
            </w:pPr>
            <w:r>
              <w:t>Ō Ahupūngao</w:t>
            </w:r>
          </w:p>
        </w:tc>
      </w:tr>
      <w:tr w:rsidR="001753D4" w:rsidRPr="0020200E" w14:paraId="77D2DC90" w14:textId="77777777" w:rsidTr="008C5E25">
        <w:trPr>
          <w:trHeight w:val="338"/>
        </w:trPr>
        <w:tc>
          <w:tcPr>
            <w:tcW w:w="15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A8D7C"/>
          </w:tcPr>
          <w:p w14:paraId="5DBC06C6" w14:textId="77777777" w:rsidR="001753D4" w:rsidRPr="0020200E" w:rsidRDefault="001753D4" w:rsidP="001753D4">
            <w:pPr>
              <w:spacing w:after="120"/>
            </w:pP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CBE09" w14:textId="77777777" w:rsidR="001753D4" w:rsidRPr="0020200E" w:rsidRDefault="001753D4" w:rsidP="001753D4">
            <w:pPr>
              <w:spacing w:after="120"/>
            </w:pPr>
            <w:r>
              <w:t>Te mārama ki te pūtaiao</w:t>
            </w:r>
          </w:p>
        </w:tc>
        <w:tc>
          <w:tcPr>
            <w:tcW w:w="15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32C86" w14:textId="77777777" w:rsidR="001753D4" w:rsidRPr="0020200E" w:rsidRDefault="001753D4" w:rsidP="001753D4">
            <w:pPr>
              <w:spacing w:after="120"/>
            </w:pPr>
            <w:r>
              <w:t>Te tūhura pūtaiao</w:t>
            </w:r>
          </w:p>
        </w:tc>
        <w:tc>
          <w:tcPr>
            <w:tcW w:w="16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FCE92" w14:textId="77777777" w:rsidR="001753D4" w:rsidRPr="0020200E" w:rsidRDefault="001753D4" w:rsidP="001753D4">
            <w:pPr>
              <w:spacing w:after="120"/>
            </w:pPr>
            <w:r>
              <w:t>Te whakawhitiwhiti i roto i te pūtaiao</w:t>
            </w:r>
          </w:p>
        </w:tc>
        <w:tc>
          <w:tcPr>
            <w:tcW w:w="15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4923A" w14:textId="77777777" w:rsidR="001753D4" w:rsidRPr="0020200E" w:rsidRDefault="001753D4" w:rsidP="001753D4">
            <w:pPr>
              <w:spacing w:after="120"/>
            </w:pPr>
            <w:r>
              <w:t>Te whakauru me te tautoko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A9714" w14:textId="77777777" w:rsidR="001753D4" w:rsidRPr="0020200E" w:rsidRDefault="001753D4" w:rsidP="001753D4">
            <w:pPr>
              <w:spacing w:after="120"/>
            </w:pPr>
            <w:r>
              <w:t>Te uiui ā-kiko me ngā ariā ōkiko</w:t>
            </w:r>
          </w:p>
        </w:tc>
      </w:tr>
      <w:tr w:rsidR="001753D4" w:rsidRPr="0020200E" w14:paraId="36C635CE" w14:textId="77777777" w:rsidTr="008C5E25"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867A4"/>
          </w:tcPr>
          <w:p w14:paraId="6F647BB8" w14:textId="77777777" w:rsidR="001753D4" w:rsidRPr="0020200E" w:rsidRDefault="001753D4" w:rsidP="001753D4">
            <w:pPr>
              <w:spacing w:after="120"/>
            </w:pPr>
            <w:r>
              <w:t>Ngā Pūtaiao Pāpori</w:t>
            </w:r>
          </w:p>
          <w:p w14:paraId="7CEB21F9" w14:textId="77777777" w:rsidR="001753D4" w:rsidRPr="0020200E" w:rsidRDefault="001753D4" w:rsidP="001753D4">
            <w:pPr>
              <w:spacing w:after="120"/>
            </w:pPr>
          </w:p>
        </w:tc>
        <w:tc>
          <w:tcPr>
            <w:tcW w:w="1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34F75" w14:textId="77777777" w:rsidR="001753D4" w:rsidRPr="0020200E" w:rsidRDefault="001753D4" w:rsidP="001753D4">
            <w:pPr>
              <w:spacing w:after="120"/>
            </w:pPr>
            <w:r>
              <w:t>Tuakiri, Ahurea me te Whakahaere</w:t>
            </w:r>
          </w:p>
        </w:tc>
        <w:tc>
          <w:tcPr>
            <w:tcW w:w="193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C1B0A" w14:textId="77777777" w:rsidR="001753D4" w:rsidRPr="0020200E" w:rsidRDefault="001753D4" w:rsidP="001753D4">
            <w:pPr>
              <w:spacing w:after="120"/>
            </w:pPr>
            <w:r>
              <w:t>Te Wāhi me te Taiao</w:t>
            </w:r>
          </w:p>
        </w:tc>
        <w:tc>
          <w:tcPr>
            <w:tcW w:w="19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618CF" w14:textId="77777777" w:rsidR="001753D4" w:rsidRPr="0020200E" w:rsidRDefault="001753D4" w:rsidP="001753D4">
            <w:pPr>
              <w:spacing w:after="120"/>
            </w:pPr>
            <w:r>
              <w:t>Te Ukiuki me te Huringa</w:t>
            </w:r>
          </w:p>
        </w:tc>
        <w:tc>
          <w:tcPr>
            <w:tcW w:w="1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2B6A9" w14:textId="77777777" w:rsidR="001753D4" w:rsidRPr="0020200E" w:rsidRDefault="001753D4" w:rsidP="001753D4">
            <w:pPr>
              <w:spacing w:after="120"/>
            </w:pPr>
            <w:r>
              <w:t>Te Ao Ōhanga</w:t>
            </w:r>
          </w:p>
        </w:tc>
      </w:tr>
      <w:tr w:rsidR="001753D4" w:rsidRPr="0020200E" w14:paraId="1CFF565A" w14:textId="77777777" w:rsidTr="008C5E25"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32423" w:themeFill="accent2" w:themeFillShade="80"/>
          </w:tcPr>
          <w:p w14:paraId="6D0AF374" w14:textId="77777777" w:rsidR="001753D4" w:rsidRPr="0020200E" w:rsidRDefault="001753D4" w:rsidP="001753D4">
            <w:pPr>
              <w:spacing w:after="120"/>
            </w:pPr>
            <w:r>
              <w:t>Hangarau</w:t>
            </w:r>
          </w:p>
        </w:tc>
        <w:tc>
          <w:tcPr>
            <w:tcW w:w="25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A9E41" w14:textId="77777777" w:rsidR="001753D4" w:rsidRPr="0020200E" w:rsidRDefault="001753D4" w:rsidP="001753D4">
            <w:pPr>
              <w:spacing w:after="120"/>
            </w:pPr>
            <w:r>
              <w:t>Tikanga Hangarau</w:t>
            </w:r>
          </w:p>
        </w:tc>
        <w:tc>
          <w:tcPr>
            <w:tcW w:w="25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5F9DA" w14:textId="77777777" w:rsidR="001753D4" w:rsidRPr="0020200E" w:rsidRDefault="001753D4" w:rsidP="001753D4">
            <w:pPr>
              <w:spacing w:after="120"/>
            </w:pPr>
            <w:r>
              <w:t>Mōhiotanga Hangarau</w:t>
            </w:r>
          </w:p>
        </w:tc>
        <w:tc>
          <w:tcPr>
            <w:tcW w:w="25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F2305" w14:textId="77777777" w:rsidR="001753D4" w:rsidRPr="0020200E" w:rsidRDefault="001753D4" w:rsidP="001753D4">
            <w:pPr>
              <w:spacing w:after="120"/>
            </w:pPr>
            <w:r>
              <w:t xml:space="preserve">Te Āhua o te Hangarau </w:t>
            </w:r>
          </w:p>
        </w:tc>
      </w:tr>
    </w:tbl>
    <w:p w14:paraId="0AA084E1" w14:textId="5AE7A94B" w:rsidR="00904BC3" w:rsidRDefault="00904BC3" w:rsidP="001753D4">
      <w:pPr>
        <w:spacing w:after="120"/>
      </w:pPr>
    </w:p>
    <w:p w14:paraId="04567E43" w14:textId="77777777" w:rsidR="00904BC3" w:rsidRDefault="00904BC3">
      <w:r>
        <w:br w:type="page"/>
      </w:r>
    </w:p>
    <w:p w14:paraId="71252AD6" w14:textId="77777777" w:rsidR="001753D4" w:rsidRPr="009D5737" w:rsidRDefault="001753D4" w:rsidP="001753D4">
      <w:pPr>
        <w:pStyle w:val="Heading2"/>
        <w:spacing w:after="120"/>
      </w:pPr>
      <w:r>
        <w:lastRenderedPageBreak/>
        <w:t>Ngā mahinga akomanga</w:t>
      </w:r>
    </w:p>
    <w:p w14:paraId="39E94436" w14:textId="77777777" w:rsidR="001753D4" w:rsidRPr="0042023E" w:rsidRDefault="001753D4" w:rsidP="001753D4">
      <w:pPr>
        <w:spacing w:after="120"/>
        <w:rPr>
          <w:bCs/>
        </w:rPr>
      </w:pPr>
    </w:p>
    <w:p w14:paraId="44EA97D2" w14:textId="4EB7043B" w:rsidR="001753D4" w:rsidRPr="0042023E" w:rsidRDefault="001753D4" w:rsidP="001753D4">
      <w:pPr>
        <w:spacing w:after="120"/>
        <w:rPr>
          <w:bCs/>
        </w:rPr>
      </w:pPr>
      <w:r>
        <w:t>Te whai māramatanga pāpaku me te matawhānui hei tautoko i ngā wāhanga pūkenga pahikara.</w:t>
      </w:r>
    </w:p>
    <w:p w14:paraId="76CF22B6" w14:textId="77777777" w:rsidR="001753D4" w:rsidRPr="0042023E" w:rsidRDefault="001753D4" w:rsidP="001753D4">
      <w:pPr>
        <w:spacing w:after="120"/>
        <w:rPr>
          <w:bCs/>
        </w:rPr>
      </w:pPr>
    </w:p>
    <w:p w14:paraId="03738EA4" w14:textId="77777777" w:rsidR="001753D4" w:rsidRPr="0042023E" w:rsidRDefault="001753D4" w:rsidP="001753D4">
      <w:pPr>
        <w:pStyle w:val="Heading3"/>
        <w:spacing w:after="120"/>
      </w:pPr>
      <w:r>
        <w:t>Te whakatipu i te mārama o ngā ākonga mō te whakawhitiwhiti mā te tuku tohu ina eke pahikara</w:t>
      </w:r>
    </w:p>
    <w:p w14:paraId="0333DA10" w14:textId="77777777" w:rsidR="001753D4" w:rsidRPr="00BD73D8" w:rsidRDefault="001753D4" w:rsidP="001753D4">
      <w:pPr>
        <w:spacing w:after="120"/>
        <w:rPr>
          <w:b/>
        </w:rPr>
      </w:pPr>
    </w:p>
    <w:p w14:paraId="774138EE" w14:textId="77777777" w:rsidR="001753D4" w:rsidRPr="00BD73D8" w:rsidRDefault="001753D4" w:rsidP="001753D4">
      <w:pPr>
        <w:spacing w:after="120"/>
        <w:rPr>
          <w:b/>
        </w:rPr>
      </w:pPr>
      <w:r>
        <w:rPr>
          <w:b/>
        </w:rPr>
        <w:t>He aha te tohu ā-ringa?</w:t>
      </w:r>
    </w:p>
    <w:p w14:paraId="1C31E73F" w14:textId="77777777" w:rsidR="001753D4" w:rsidRDefault="001753D4" w:rsidP="001753D4">
      <w:pPr>
        <w:spacing w:after="120"/>
      </w:pPr>
      <w:r>
        <w:t xml:space="preserve">Whakamahia ai e ngā kaieke pahikara ngā tohu ā-ringa hei whakaatu ki ētahi atu kaiwhakamahi rori kei te aha rātau. </w:t>
      </w:r>
    </w:p>
    <w:p w14:paraId="41810BC4" w14:textId="77777777" w:rsidR="001753D4" w:rsidRPr="00BD73D8" w:rsidRDefault="00000000" w:rsidP="001753D4">
      <w:pPr>
        <w:spacing w:after="120"/>
      </w:pPr>
      <w:hyperlink r:id="rId9" w:history="1">
        <w:r w:rsidR="00D61C8F">
          <w:rPr>
            <w:rStyle w:val="Hyperlink"/>
          </w:rPr>
          <w:t>Te tohu (New Zealand code for cycling)</w:t>
        </w:r>
      </w:hyperlink>
    </w:p>
    <w:p w14:paraId="0EAD3AAB" w14:textId="77777777" w:rsidR="001753D4" w:rsidRDefault="001753D4" w:rsidP="001753D4">
      <w:pPr>
        <w:spacing w:after="120"/>
      </w:pPr>
      <w:r>
        <w:t>He aha ngā mea e whakawhitiwhitihia i roto i te tohu ā-ringa? He aha te karere?</w:t>
      </w:r>
    </w:p>
    <w:p w14:paraId="26B06B25" w14:textId="77777777" w:rsidR="001753D4" w:rsidRPr="00BD73D8" w:rsidRDefault="001753D4" w:rsidP="001753D4">
      <w:pPr>
        <w:spacing w:after="120"/>
      </w:pPr>
    </w:p>
    <w:p w14:paraId="590B26AF" w14:textId="77777777" w:rsidR="001753D4" w:rsidRDefault="001753D4" w:rsidP="001753D4">
      <w:pPr>
        <w:spacing w:after="120"/>
      </w:pPr>
      <w:r>
        <w:rPr>
          <w:noProof/>
        </w:rPr>
        <w:drawing>
          <wp:inline distT="0" distB="0" distL="0" distR="0" wp14:anchorId="2FEC6867" wp14:editId="1B6E002D">
            <wp:extent cx="3412593" cy="2377440"/>
            <wp:effectExtent l="0" t="0" r="0" b="3810"/>
            <wp:docPr id="2" name="Picture 2" descr="A picture containing text, toy,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text, toy, clipart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15948" cy="2379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7E2EA" w14:textId="77777777" w:rsidR="001753D4" w:rsidRDefault="001753D4" w:rsidP="001753D4">
      <w:pPr>
        <w:spacing w:after="120"/>
      </w:pPr>
      <w:r>
        <w:t>Ngā atahanga mai i The New Zealand code for cycling.</w:t>
      </w:r>
    </w:p>
    <w:p w14:paraId="4428EE98" w14:textId="77777777" w:rsidR="001753D4" w:rsidRPr="00BD73D8" w:rsidRDefault="001753D4" w:rsidP="001753D4">
      <w:pPr>
        <w:spacing w:after="120"/>
      </w:pPr>
    </w:p>
    <w:p w14:paraId="715610E9" w14:textId="77777777" w:rsidR="001753D4" w:rsidRPr="00BD73D8" w:rsidRDefault="001753D4" w:rsidP="001753D4">
      <w:pPr>
        <w:spacing w:after="120"/>
        <w:rPr>
          <w:b/>
        </w:rPr>
      </w:pPr>
      <w:r>
        <w:rPr>
          <w:b/>
        </w:rPr>
        <w:t xml:space="preserve">Mō āhea whakamahi ai i ngā tohu ā-ringa? </w:t>
      </w:r>
    </w:p>
    <w:p w14:paraId="0DD3B6BB" w14:textId="77777777" w:rsidR="001753D4" w:rsidRPr="00BD73D8" w:rsidRDefault="001753D4" w:rsidP="001753D4">
      <w:pPr>
        <w:spacing w:after="120"/>
      </w:pPr>
      <w:r>
        <w:t>Me mātua whakamahi i ngā tohu ā-ringa i te 3 hēkona i mua i te:</w:t>
      </w:r>
    </w:p>
    <w:p w14:paraId="0E15CF9F" w14:textId="77777777" w:rsidR="001753D4" w:rsidRPr="00BD73D8" w:rsidRDefault="001753D4" w:rsidP="001753D4">
      <w:pPr>
        <w:pStyle w:val="ListParagraph"/>
        <w:numPr>
          <w:ilvl w:val="0"/>
          <w:numId w:val="20"/>
        </w:numPr>
        <w:spacing w:after="120"/>
      </w:pPr>
      <w:r>
        <w:t>te neke ki te ikiiki</w:t>
      </w:r>
    </w:p>
    <w:p w14:paraId="75CAB643" w14:textId="77777777" w:rsidR="001753D4" w:rsidRPr="00BD73D8" w:rsidRDefault="001753D4" w:rsidP="001753D4">
      <w:pPr>
        <w:pStyle w:val="ListParagraph"/>
        <w:numPr>
          <w:ilvl w:val="0"/>
          <w:numId w:val="20"/>
        </w:numPr>
        <w:spacing w:after="120"/>
      </w:pPr>
      <w:r>
        <w:t>tū</w:t>
      </w:r>
    </w:p>
    <w:p w14:paraId="7CBF2EAF" w14:textId="77777777" w:rsidR="001753D4" w:rsidRPr="00BD73D8" w:rsidRDefault="001753D4" w:rsidP="001753D4">
      <w:pPr>
        <w:pStyle w:val="ListParagraph"/>
        <w:numPr>
          <w:ilvl w:val="0"/>
          <w:numId w:val="20"/>
        </w:numPr>
        <w:spacing w:after="120"/>
      </w:pPr>
      <w:r>
        <w:t>huri mauī</w:t>
      </w:r>
    </w:p>
    <w:p w14:paraId="4D6EE3A3" w14:textId="77777777" w:rsidR="001753D4" w:rsidRPr="00BD73D8" w:rsidRDefault="001753D4" w:rsidP="001753D4">
      <w:pPr>
        <w:pStyle w:val="ListParagraph"/>
        <w:numPr>
          <w:ilvl w:val="0"/>
          <w:numId w:val="20"/>
        </w:numPr>
        <w:spacing w:after="120"/>
      </w:pPr>
      <w:r>
        <w:t>huri matau</w:t>
      </w:r>
    </w:p>
    <w:p w14:paraId="321FCBFE" w14:textId="77777777" w:rsidR="001753D4" w:rsidRPr="00BD73D8" w:rsidRDefault="001753D4" w:rsidP="001753D4">
      <w:pPr>
        <w:pStyle w:val="ListParagraph"/>
        <w:numPr>
          <w:ilvl w:val="0"/>
          <w:numId w:val="20"/>
        </w:numPr>
        <w:spacing w:after="120"/>
      </w:pPr>
      <w:r>
        <w:t>neke mai i tētahi ara.</w:t>
      </w:r>
    </w:p>
    <w:p w14:paraId="08E198B5" w14:textId="539824BE" w:rsidR="00A95D52" w:rsidRDefault="00A95D52">
      <w:r>
        <w:br w:type="page"/>
      </w:r>
    </w:p>
    <w:p w14:paraId="51AC0B87" w14:textId="77777777" w:rsidR="001753D4" w:rsidRPr="00BD73D8" w:rsidRDefault="001753D4" w:rsidP="001753D4">
      <w:pPr>
        <w:pStyle w:val="Heading3"/>
        <w:spacing w:after="120"/>
      </w:pPr>
      <w:r>
        <w:lastRenderedPageBreak/>
        <w:t>5.1. He aha te whakawhitiwhiti? Tautuhia te whakawhitiwhiti</w:t>
      </w:r>
    </w:p>
    <w:p w14:paraId="50432796" w14:textId="77777777" w:rsidR="001753D4" w:rsidRPr="00BD73D8" w:rsidRDefault="001753D4" w:rsidP="001753D4">
      <w:pPr>
        <w:spacing w:after="120"/>
        <w:rPr>
          <w:b/>
        </w:rPr>
      </w:pPr>
    </w:p>
    <w:p w14:paraId="3B5294C3" w14:textId="77777777" w:rsidR="001753D4" w:rsidRPr="00BD73D8" w:rsidRDefault="001753D4" w:rsidP="001753D4">
      <w:pPr>
        <w:spacing w:after="120"/>
      </w:pPr>
      <w:r>
        <w:t>[Te whakahiato huatau]</w:t>
      </w:r>
    </w:p>
    <w:p w14:paraId="6A21CC90" w14:textId="77777777" w:rsidR="001753D4" w:rsidRPr="00BD73D8" w:rsidRDefault="001753D4" w:rsidP="001753D4">
      <w:pPr>
        <w:spacing w:after="120"/>
      </w:pPr>
      <w:r>
        <w:t>[Ngā Hono ki Ngā Wāhanga Akoranga o Te Marautanga o Aotearoa: Hauora me te Mātauranga Whakakori Tinana, Mātauranga Tangata]</w:t>
      </w:r>
    </w:p>
    <w:p w14:paraId="2DB19458" w14:textId="77777777" w:rsidR="001753D4" w:rsidRPr="00BD73D8" w:rsidRDefault="001753D4" w:rsidP="001753D4">
      <w:pPr>
        <w:spacing w:after="120"/>
        <w:rPr>
          <w:b/>
        </w:rPr>
      </w:pPr>
    </w:p>
    <w:p w14:paraId="1094BA41" w14:textId="77777777" w:rsidR="001753D4" w:rsidRPr="00BD73D8" w:rsidRDefault="001753D4" w:rsidP="001753D4">
      <w:pPr>
        <w:spacing w:after="120"/>
      </w:pPr>
      <w:r>
        <w:t xml:space="preserve">Pā mai ai te whakawhitiwhiti ina tukuna e tētahi </w:t>
      </w:r>
      <w:r w:rsidRPr="00BD73D8">
        <w:rPr>
          <w:b/>
        </w:rPr>
        <w:t>kaituku</w:t>
      </w:r>
      <w:r>
        <w:t xml:space="preserve"> tētahi karere whai mōhiohio ki tētahi </w:t>
      </w:r>
      <w:r w:rsidRPr="00BD73D8">
        <w:rPr>
          <w:b/>
        </w:rPr>
        <w:t>kaiwhiwhi</w:t>
      </w:r>
      <w:r>
        <w:t>. Kua roa e tuku karere ana te tangata tētahi ki tētahi mai rā anō i ngā wā tuauriuri whāioio.</w:t>
      </w:r>
    </w:p>
    <w:p w14:paraId="614301F0" w14:textId="77777777" w:rsidR="001753D4" w:rsidRDefault="001753D4" w:rsidP="001753D4">
      <w:pPr>
        <w:spacing w:after="120"/>
      </w:pPr>
      <w:r>
        <w:t>Tonoa ngā ākonga kia mahi tahi i rō rōpū iti ki te whakarārangi i ngā tikanga rerekē katoa o te whakawhitiwhiti [whakaurua he kararehe rata, hei tauira, he ngeru, karoro].</w:t>
      </w:r>
    </w:p>
    <w:p w14:paraId="62AE33B8" w14:textId="77777777" w:rsidR="001753D4" w:rsidRPr="00BD73D8" w:rsidRDefault="001753D4" w:rsidP="001753D4">
      <w:pPr>
        <w:spacing w:after="120"/>
      </w:pPr>
      <w:r>
        <w:t>Hei tauira: te oro, ngā tohu ā-ringa, ngā whanonga tāruarua.</w:t>
      </w:r>
    </w:p>
    <w:p w14:paraId="50030A63" w14:textId="77777777" w:rsidR="001753D4" w:rsidRDefault="001753D4" w:rsidP="001753D4">
      <w:pPr>
        <w:spacing w:after="120"/>
      </w:pPr>
      <w:r>
        <w:t>Whakarārangihia mai ngā āhuatanga katoa e whakamahia ana e ngā tāngata ki te whakawhitiwhiti.</w:t>
      </w:r>
    </w:p>
    <w:p w14:paraId="1FB24B10" w14:textId="77777777" w:rsidR="001753D4" w:rsidRPr="00BD73D8" w:rsidRDefault="001753D4" w:rsidP="001753D4">
      <w:pPr>
        <w:spacing w:after="120"/>
      </w:pPr>
      <w:r>
        <w:t>Hei tauira: horu, tohu ā-tinana, kōrero, tohu (ngā toka, te whakapiko peka), ngā kararehe hemo, ngā kaitangi ā-tāone, ngā tākai kiri kararehe, ngā taputapu whaiaro (rīngi, hangahanga), ngā ahi (ngā whakapua), ngā pānui i runga kūaha, moana, hōiho, rēra, rori, ngā tohu kara, reo rotarota, waehere Morse, kōhauhau (hiko, tuku waea, hono iarere, ahokore, hīhī pōkākā), ngā waea whakaahua, īmēra, SMS, ataata, whakaahua matihiko.</w:t>
      </w:r>
    </w:p>
    <w:p w14:paraId="15F66926" w14:textId="77777777" w:rsidR="001753D4" w:rsidRPr="00BD73D8" w:rsidRDefault="001753D4" w:rsidP="001753D4">
      <w:pPr>
        <w:spacing w:after="120"/>
        <w:rPr>
          <w:b/>
        </w:rPr>
      </w:pPr>
      <w:r>
        <w:t>Whakamahia ai e ngā kaieke pahikara ngā tohu ā-ringa hei whakawhitiwhiti ki ētahi atu kaiwhakamahi rori kei te aha rātau.</w:t>
      </w:r>
    </w:p>
    <w:p w14:paraId="30879260" w14:textId="77777777" w:rsidR="001753D4" w:rsidRPr="00BD73D8" w:rsidRDefault="001753D4" w:rsidP="001753D4">
      <w:pPr>
        <w:spacing w:after="120"/>
      </w:pPr>
      <w:r>
        <w:t>Tautohu i pēhea te whakawhitiwhiti a ngā tāngata i mua i tā tātau whiwhi hiko.</w:t>
      </w:r>
    </w:p>
    <w:p w14:paraId="5C0742AB" w14:textId="77777777" w:rsidR="001753D4" w:rsidRPr="00BD73D8" w:rsidRDefault="001753D4" w:rsidP="001753D4">
      <w:pPr>
        <w:spacing w:after="120"/>
      </w:pPr>
      <w:r>
        <w:t>Me kōmaka he kohinga o ngā atahanga, ahanoa rānei ki ērā he whaitake mō te whakawhitiwhiti me ērā kāore i te whaitake mō te whakawhitiwhiti.</w:t>
      </w:r>
    </w:p>
    <w:p w14:paraId="1D957323" w14:textId="77777777" w:rsidR="001753D4" w:rsidRPr="00BD73D8" w:rsidRDefault="001753D4" w:rsidP="001753D4">
      <w:pPr>
        <w:spacing w:after="120"/>
      </w:pPr>
      <w:r>
        <w:t>Kimihia te reo tinana tōtika mō te mihi ki ētahi atu i ngā ahurea rerekē (kia ora, hei konā).</w:t>
      </w:r>
    </w:p>
    <w:p w14:paraId="7C4CAA39" w14:textId="77777777" w:rsidR="001753D4" w:rsidRPr="00BD73D8" w:rsidRDefault="001753D4" w:rsidP="001753D4">
      <w:pPr>
        <w:spacing w:after="120"/>
      </w:pPr>
    </w:p>
    <w:p w14:paraId="242B3D2D" w14:textId="77777777" w:rsidR="001753D4" w:rsidRPr="00BD73D8" w:rsidRDefault="001753D4" w:rsidP="001753D4">
      <w:pPr>
        <w:spacing w:after="120"/>
        <w:rPr>
          <w:b/>
        </w:rPr>
      </w:pPr>
      <w:r>
        <w:rPr>
          <w:b/>
        </w:rPr>
        <w:t>Te tuku me te whiwhi karere i roto i ngā tau maha</w:t>
      </w:r>
    </w:p>
    <w:p w14:paraId="29D6B38D" w14:textId="77777777" w:rsidR="001753D4" w:rsidRPr="00BD73D8" w:rsidRDefault="001753D4" w:rsidP="001753D4">
      <w:pPr>
        <w:spacing w:after="120"/>
      </w:pPr>
    </w:p>
    <w:p w14:paraId="2CB2F7A6" w14:textId="77777777" w:rsidR="001753D4" w:rsidRPr="00BD73D8" w:rsidRDefault="001753D4" w:rsidP="001753D4">
      <w:pPr>
        <w:spacing w:after="120"/>
      </w:pPr>
      <w:r>
        <w:t>Tonoa ngā ākonga ki te:</w:t>
      </w:r>
    </w:p>
    <w:p w14:paraId="68D36375" w14:textId="77777777" w:rsidR="001753D4" w:rsidRDefault="001753D4" w:rsidP="001753D4">
      <w:pPr>
        <w:spacing w:after="120"/>
      </w:pPr>
      <w:r>
        <w:t>Ohia manomano i ngā mea katoa e mōhio ana rātau mō te tuku me te whiwhi karere. Tirohia te rārangi o ngā āhuatanga o mua mō te whakawhitiwhiti me ngā huatau hou mai i te akoranga whakangungu pūkenga mō ngā tohu ā-ringa.</w:t>
      </w:r>
    </w:p>
    <w:p w14:paraId="109B7CA3" w14:textId="77777777" w:rsidR="001753D4" w:rsidRPr="00BD73D8" w:rsidRDefault="001753D4" w:rsidP="001753D4">
      <w:pPr>
        <w:spacing w:after="120"/>
      </w:pPr>
      <w:r>
        <w:t>Me tuhi ia whakaaro, huatau rānei mō tētahi tapaono pātea wehe kē.</w:t>
      </w:r>
    </w:p>
    <w:p w14:paraId="380939BB" w14:textId="77777777" w:rsidR="001753D4" w:rsidRPr="00BD73D8" w:rsidRDefault="001753D4" w:rsidP="001753D4">
      <w:pPr>
        <w:spacing w:after="120"/>
      </w:pPr>
      <w:r>
        <w:t>Me whakamahi ngā āki i raro hei wetewete haere anō i ngā huatau o ngā ākonga mō ngā tohu ā-ringa me ētahi atu karere mō te ngahau me te noho haumaru i runga pahikara. Me whakaaroaro mō ngā karere:</w:t>
      </w:r>
    </w:p>
    <w:p w14:paraId="54F87D78" w14:textId="77777777" w:rsidR="001753D4" w:rsidRPr="00C73CBC" w:rsidRDefault="001753D4" w:rsidP="001753D4">
      <w:pPr>
        <w:pStyle w:val="ListParagraph"/>
        <w:numPr>
          <w:ilvl w:val="0"/>
          <w:numId w:val="22"/>
        </w:numPr>
        <w:spacing w:after="120"/>
      </w:pPr>
      <w:r>
        <w:t xml:space="preserve">mō te noho haumaru </w:t>
      </w:r>
    </w:p>
    <w:p w14:paraId="5BF249D2" w14:textId="77777777" w:rsidR="001753D4" w:rsidRPr="00C73CBC" w:rsidRDefault="001753D4" w:rsidP="001753D4">
      <w:pPr>
        <w:pStyle w:val="ListParagraph"/>
        <w:numPr>
          <w:ilvl w:val="0"/>
          <w:numId w:val="22"/>
        </w:numPr>
        <w:spacing w:after="120"/>
      </w:pPr>
      <w:r>
        <w:t>mō te tīmata me te tū (te whakatere ake me te whakapōturi)</w:t>
      </w:r>
    </w:p>
    <w:p w14:paraId="7906E656" w14:textId="77777777" w:rsidR="001753D4" w:rsidRPr="00C73CBC" w:rsidRDefault="001753D4" w:rsidP="001753D4">
      <w:pPr>
        <w:pStyle w:val="ListParagraph"/>
        <w:numPr>
          <w:ilvl w:val="0"/>
          <w:numId w:val="22"/>
        </w:numPr>
        <w:spacing w:after="120"/>
      </w:pPr>
      <w:r>
        <w:t>mō te huri i te ahunga</w:t>
      </w:r>
    </w:p>
    <w:p w14:paraId="18BF6469" w14:textId="77777777" w:rsidR="001753D4" w:rsidRPr="00C73CBC" w:rsidRDefault="001753D4" w:rsidP="001753D4">
      <w:pPr>
        <w:pStyle w:val="ListParagraph"/>
        <w:numPr>
          <w:ilvl w:val="0"/>
          <w:numId w:val="22"/>
        </w:numPr>
        <w:spacing w:after="120"/>
      </w:pPr>
      <w:r>
        <w:t>mō ngā pūmate ka taea - kia tūpato</w:t>
      </w:r>
    </w:p>
    <w:p w14:paraId="017BCAAB" w14:textId="77777777" w:rsidR="001753D4" w:rsidRPr="00C73CBC" w:rsidRDefault="001753D4" w:rsidP="001753D4">
      <w:pPr>
        <w:pStyle w:val="ListParagraph"/>
        <w:numPr>
          <w:ilvl w:val="0"/>
          <w:numId w:val="22"/>
        </w:numPr>
        <w:spacing w:after="120"/>
      </w:pPr>
      <w:r>
        <w:t>te kī āe, kāo rānei</w:t>
      </w:r>
    </w:p>
    <w:p w14:paraId="051AB048" w14:textId="77777777" w:rsidR="001753D4" w:rsidRPr="00C73CBC" w:rsidRDefault="001753D4" w:rsidP="001753D4">
      <w:pPr>
        <w:pStyle w:val="ListParagraph"/>
        <w:numPr>
          <w:ilvl w:val="0"/>
          <w:numId w:val="22"/>
        </w:numPr>
        <w:spacing w:after="120"/>
      </w:pPr>
      <w:r>
        <w:t>ka whakamahi hangarau hei tuku, whiwhi rānei</w:t>
      </w:r>
    </w:p>
    <w:p w14:paraId="6BE9696F" w14:textId="77777777" w:rsidR="001753D4" w:rsidRPr="00C73CBC" w:rsidRDefault="001753D4" w:rsidP="001753D4">
      <w:pPr>
        <w:pStyle w:val="ListParagraph"/>
        <w:numPr>
          <w:ilvl w:val="0"/>
          <w:numId w:val="22"/>
        </w:numPr>
        <w:spacing w:after="120"/>
      </w:pPr>
      <w:r>
        <w:t>mō te mihi ki ētahi atu</w:t>
      </w:r>
    </w:p>
    <w:p w14:paraId="747EC442" w14:textId="77777777" w:rsidR="001753D4" w:rsidRPr="00C73CBC" w:rsidRDefault="001753D4" w:rsidP="001753D4">
      <w:pPr>
        <w:pStyle w:val="ListParagraph"/>
        <w:numPr>
          <w:ilvl w:val="0"/>
          <w:numId w:val="22"/>
        </w:numPr>
        <w:spacing w:after="120"/>
      </w:pPr>
      <w:r>
        <w:t xml:space="preserve">mō te ewe whenua, tuakiri rānei. </w:t>
      </w:r>
    </w:p>
    <w:p w14:paraId="3E3C1F5F" w14:textId="77777777" w:rsidR="001753D4" w:rsidRPr="00BD73D8" w:rsidRDefault="001753D4" w:rsidP="001753D4">
      <w:pPr>
        <w:spacing w:after="120"/>
      </w:pPr>
      <w:r>
        <w:t>Te mahi ā-rōpū, me tapahi ia tapaono mai i ngā tātauira, ā, ka rōpinepine e ai ki raro.</w:t>
      </w:r>
    </w:p>
    <w:p w14:paraId="238C620B" w14:textId="77777777" w:rsidR="001753D4" w:rsidRPr="00BD73D8" w:rsidRDefault="001753D4" w:rsidP="001753D4">
      <w:pPr>
        <w:spacing w:after="120"/>
        <w:ind w:left="720"/>
      </w:pPr>
      <w:r w:rsidRPr="00BD73D8">
        <w:rPr>
          <w:noProof/>
        </w:rPr>
        <w:lastRenderedPageBreak/>
        <w:drawing>
          <wp:inline distT="0" distB="0" distL="0" distR="0" wp14:anchorId="66098022" wp14:editId="158584A0">
            <wp:extent cx="3657600" cy="2562225"/>
            <wp:effectExtent l="0" t="0" r="0" b="0"/>
            <wp:docPr id="15" name="Picture 59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59" descr="Shap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A145D" w14:textId="77777777" w:rsidR="001753D4" w:rsidRDefault="001753D4" w:rsidP="001753D4">
      <w:pPr>
        <w:spacing w:after="120"/>
      </w:pPr>
    </w:p>
    <w:p w14:paraId="410C21DB" w14:textId="77777777" w:rsidR="001753D4" w:rsidRPr="007A5DCD" w:rsidRDefault="001753D4" w:rsidP="001753D4">
      <w:pPr>
        <w:spacing w:after="120"/>
      </w:pPr>
      <w:r>
        <w:t xml:space="preserve">Me whakamārama i te take i mahia e rātau ngā tūhononga kia tika ngā taha i waenga i ngā tapaono takitahi (me whakamahi ngā tūhononga pērā i te 'nā te mea...', me te 'kia...'). </w:t>
      </w:r>
    </w:p>
    <w:p w14:paraId="097BA1E2" w14:textId="77777777" w:rsidR="001753D4" w:rsidRDefault="001753D4" w:rsidP="001753D4">
      <w:pPr>
        <w:spacing w:after="120"/>
      </w:pPr>
      <w:r>
        <w:t xml:space="preserve">Ina mutu tō whakariterite i ngā tapaono, me tūmuri ka titiro ki te kohinga tapaono (te akitu e hono tahi ai ngā tapaono e toru). </w:t>
      </w:r>
    </w:p>
    <w:p w14:paraId="66FE0DFA" w14:textId="77777777" w:rsidR="001753D4" w:rsidRPr="007A5DCD" w:rsidRDefault="001753D4" w:rsidP="001753D4">
      <w:pPr>
        <w:spacing w:after="120"/>
      </w:pPr>
      <w:r>
        <w:t>Me tuku kōrero whānui mō te āhua o te hononga i waenga i ngā whakaaro ('Ki a mātau, ko ngā karere/whakawhitiwhiti me ētahi atu mō te... i te mea ... i te mea ...').</w:t>
      </w:r>
    </w:p>
    <w:p w14:paraId="3B6B1679" w14:textId="77777777" w:rsidR="001753D4" w:rsidRPr="007A5DCD" w:rsidRDefault="001753D4" w:rsidP="001753D4">
      <w:pPr>
        <w:spacing w:after="120"/>
      </w:pPr>
      <w:r>
        <w:t>Me tuari ēnei kōrero whānui mō ngā karere me te whakawhitiwhiti me ētahi atu.</w:t>
      </w:r>
    </w:p>
    <w:p w14:paraId="1649F3F4" w14:textId="77777777" w:rsidR="001753D4" w:rsidRPr="007A5DCD" w:rsidRDefault="001753D4" w:rsidP="001753D4">
      <w:pPr>
        <w:spacing w:after="120"/>
      </w:pPr>
      <w:r>
        <w:t>Me whakamahi ngā huatau mai i ngā matapaki e pā ana ki ngā mahinga tapaono hei whiriwhiri i tētahi karere mō ngā tohu ā-ringa hei āwhina i ngā ākonga kia haumaru ai i a rātau e eke pahikara ana. Hei tauira, 'Ko tā mātau karere haumaru hira ki ngā kaieke pahikara ko te...</w:t>
      </w:r>
    </w:p>
    <w:p w14:paraId="2E20A2DF" w14:textId="77777777" w:rsidR="001753D4" w:rsidRPr="007A5DCD" w:rsidRDefault="001753D4" w:rsidP="001753D4">
      <w:pPr>
        <w:spacing w:after="120"/>
      </w:pPr>
      <w:r>
        <w:t>Me tuhi ngā karere haumaru ki ngā pepa nui me te whakaatu haere i te rūma.</w:t>
      </w:r>
    </w:p>
    <w:p w14:paraId="35150693" w14:textId="77777777" w:rsidR="001753D4" w:rsidRPr="00BD73D8" w:rsidRDefault="001753D4" w:rsidP="001753D4">
      <w:pPr>
        <w:spacing w:after="120"/>
      </w:pPr>
      <w:r>
        <w:t>Me whakahaere he pōti akomanga mō te karere pai rawa kia noho haumaru ai mātau ina eke pahikara.</w:t>
      </w:r>
    </w:p>
    <w:p w14:paraId="02AA0CC6" w14:textId="77777777" w:rsidR="001753D4" w:rsidRPr="00BD73D8" w:rsidRDefault="001753D4" w:rsidP="00347789">
      <w:pPr>
        <w:spacing w:after="60"/>
      </w:pPr>
    </w:p>
    <w:p w14:paraId="50B8B376" w14:textId="77777777" w:rsidR="001753D4" w:rsidRPr="000540A7" w:rsidRDefault="001753D4" w:rsidP="001753D4">
      <w:pPr>
        <w:spacing w:after="120"/>
        <w:rPr>
          <w:b/>
          <w:bCs/>
        </w:rPr>
      </w:pPr>
      <w:r>
        <w:rPr>
          <w:b/>
        </w:rPr>
        <w:t>Ngā tātauira tapaono</w:t>
      </w:r>
    </w:p>
    <w:p w14:paraId="58C9A42A" w14:textId="77777777" w:rsidR="001753D4" w:rsidRDefault="001753D4" w:rsidP="001753D4">
      <w:pPr>
        <w:spacing w:after="120"/>
      </w:pPr>
      <w:r>
        <w:t>Whakamahia te taupānga iPad a HookED SOLO hei hanga me te whakarite i ngā tapaono</w:t>
      </w:r>
    </w:p>
    <w:p w14:paraId="4AABB81F" w14:textId="77777777" w:rsidR="001753D4" w:rsidRDefault="00000000" w:rsidP="001753D4">
      <w:pPr>
        <w:spacing w:after="120"/>
      </w:pPr>
      <w:hyperlink r:id="rId12" w:history="1">
        <w:r w:rsidR="00D61C8F">
          <w:rPr>
            <w:rStyle w:val="Hyperlink"/>
          </w:rPr>
          <w:t>SOLO Hexagons (App Store)</w:t>
        </w:r>
      </w:hyperlink>
    </w:p>
    <w:p w14:paraId="38C36770" w14:textId="77777777" w:rsidR="001753D4" w:rsidRPr="00BD73D8" w:rsidRDefault="00000000" w:rsidP="001753D4">
      <w:pPr>
        <w:spacing w:after="120"/>
      </w:pPr>
      <w:hyperlink r:id="rId13" w:history="1">
        <w:r w:rsidR="00D61C8F">
          <w:rPr>
            <w:rStyle w:val="Hyperlink"/>
          </w:rPr>
          <w:t xml:space="preserve">Pūwhakaputa HookED SOLO Hexagon </w:t>
        </w:r>
      </w:hyperlink>
      <w:r w:rsidR="00D61C8F">
        <w:t xml:space="preserve"> </w:t>
      </w:r>
    </w:p>
    <w:p w14:paraId="3B63F5ED" w14:textId="77777777" w:rsidR="001753D4" w:rsidRDefault="00000000" w:rsidP="001753D4">
      <w:pPr>
        <w:spacing w:after="120"/>
      </w:pPr>
      <w:hyperlink r:id="rId14" w:history="1">
        <w:r w:rsidR="00D61C8F">
          <w:rPr>
            <w:rStyle w:val="Hyperlink"/>
          </w:rPr>
          <w:t>Tātauira matua SOLO Hexagon</w:t>
        </w:r>
      </w:hyperlink>
    </w:p>
    <w:p w14:paraId="04DE4E75" w14:textId="77777777" w:rsidR="001753D4" w:rsidRDefault="00000000" w:rsidP="001753D4">
      <w:pPr>
        <w:spacing w:after="120"/>
      </w:pPr>
      <w:hyperlink r:id="rId15" w:history="1">
        <w:r w:rsidR="00D61C8F">
          <w:rPr>
            <w:rStyle w:val="Hyperlink"/>
          </w:rPr>
          <w:t>Tātauira tuarua SOLO Hexagon</w:t>
        </w:r>
      </w:hyperlink>
    </w:p>
    <w:p w14:paraId="5F748B4F" w14:textId="77777777" w:rsidR="001753D4" w:rsidRPr="00BD73D8" w:rsidRDefault="001753D4" w:rsidP="00347789">
      <w:pPr>
        <w:spacing w:after="60"/>
        <w:rPr>
          <w:b/>
        </w:rPr>
      </w:pPr>
    </w:p>
    <w:p w14:paraId="1511475E" w14:textId="77777777" w:rsidR="001753D4" w:rsidRPr="00BD73D8" w:rsidRDefault="001753D4" w:rsidP="001753D4">
      <w:pPr>
        <w:spacing w:after="120"/>
        <w:rPr>
          <w:b/>
        </w:rPr>
      </w:pPr>
      <w:r>
        <w:rPr>
          <w:b/>
        </w:rPr>
        <w:t>Ngā karere tohu ā-ringa ka whakamahia ina eke pahikara</w:t>
      </w:r>
    </w:p>
    <w:p w14:paraId="52EBA9AE" w14:textId="77777777" w:rsidR="001753D4" w:rsidRPr="00BD73D8" w:rsidRDefault="001753D4" w:rsidP="001753D4">
      <w:pPr>
        <w:spacing w:after="120"/>
        <w:rPr>
          <w:b/>
        </w:rPr>
      </w:pPr>
    </w:p>
    <w:p w14:paraId="35D94B75" w14:textId="77777777" w:rsidR="001753D4" w:rsidRPr="00BD73D8" w:rsidRDefault="001753D4" w:rsidP="001753D4">
      <w:pPr>
        <w:spacing w:after="120"/>
        <w:rPr>
          <w:b/>
        </w:rPr>
      </w:pPr>
      <w:r>
        <w:t>Tonoa ngā ākonga kia:</w:t>
      </w:r>
      <w:r w:rsidRPr="00BD73D8">
        <w:rPr>
          <w:b/>
        </w:rPr>
        <w:t xml:space="preserve"> </w:t>
      </w:r>
      <w:r w:rsidRPr="00BD73D8">
        <w:rPr>
          <w:b/>
        </w:rPr>
        <w:br/>
        <w:t xml:space="preserve">Mātakina </w:t>
      </w:r>
      <w:r>
        <w:t xml:space="preserve">tētahi kaieke pahikara e whakamahi ana i ngā tohu ā-ringa hei whakawhitiwhiti i tētahi karere. </w:t>
      </w:r>
      <w:r w:rsidRPr="00BD73D8">
        <w:br/>
      </w:r>
      <w:r>
        <w:t xml:space="preserve">Tīpakohia tētahi tikanga mō te whakawhitiwhiti mai i te rārangi i runga ake ka whakaahua āmikitia. Hei tauira, ina huri mauī. </w:t>
      </w:r>
    </w:p>
    <w:p w14:paraId="6C3099C6" w14:textId="77777777" w:rsidR="001753D4" w:rsidRPr="00BD73D8" w:rsidRDefault="001753D4" w:rsidP="001753D4">
      <w:pPr>
        <w:spacing w:after="120"/>
      </w:pPr>
      <w:r>
        <w:rPr>
          <w:b/>
        </w:rPr>
        <w:t>Me whakaahua</w:t>
      </w:r>
      <w:r>
        <w:t xml:space="preserve"> te karere tohu ā-ringa i tukuna e tētahi kaieke pahikara.  Me whakamahi tētahi Mahere Whakaahua ++ a HookED me tētahi Rūpiki Aromatawai-whaiaro hei whakatauira i ō whakaaro. (Tirohia i raro.)</w:t>
      </w:r>
    </w:p>
    <w:p w14:paraId="1F882BB4" w14:textId="77777777" w:rsidR="001753D4" w:rsidRPr="00BD73D8" w:rsidRDefault="001753D4" w:rsidP="001753D4">
      <w:pPr>
        <w:spacing w:after="120"/>
      </w:pPr>
      <w:r w:rsidRPr="00BD73D8">
        <w:rPr>
          <w:noProof/>
        </w:rPr>
        <w:lastRenderedPageBreak/>
        <w:drawing>
          <wp:inline distT="0" distB="0" distL="0" distR="0" wp14:anchorId="3E3DB3A9" wp14:editId="20009CDB">
            <wp:extent cx="5370247" cy="3798057"/>
            <wp:effectExtent l="0" t="0" r="1905" b="0"/>
            <wp:docPr id="6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247" cy="3798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16C16" w14:textId="77777777" w:rsidR="001753D4" w:rsidRPr="00BD73D8" w:rsidRDefault="001753D4" w:rsidP="001753D4">
      <w:pPr>
        <w:spacing w:after="120"/>
      </w:pPr>
      <w:r w:rsidRPr="00BD73D8">
        <w:rPr>
          <w:noProof/>
        </w:rPr>
        <w:drawing>
          <wp:inline distT="0" distB="0" distL="0" distR="0" wp14:anchorId="18B6D071" wp14:editId="4345E889">
            <wp:extent cx="3267466" cy="4617720"/>
            <wp:effectExtent l="0" t="0" r="9525" b="0"/>
            <wp:docPr id="4" name="Picture 3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2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113" cy="4628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C5DB6" w14:textId="77777777" w:rsidR="001753D4" w:rsidRPr="00BD73D8" w:rsidRDefault="001753D4" w:rsidP="001753D4">
      <w:pPr>
        <w:spacing w:after="120"/>
      </w:pPr>
    </w:p>
    <w:p w14:paraId="6CC3E129" w14:textId="77777777" w:rsidR="001753D4" w:rsidRPr="00BD73D8" w:rsidRDefault="00000000" w:rsidP="001753D4">
      <w:pPr>
        <w:spacing w:after="120"/>
      </w:pPr>
      <w:hyperlink r:id="rId18" w:history="1">
        <w:r w:rsidR="00D61C8F">
          <w:rPr>
            <w:rStyle w:val="Hyperlink"/>
          </w:rPr>
          <w:t xml:space="preserve">Me pēhea te Matapaki (mā te whakamahi i tētahi HookED SOLO Taxonomy Discuss Map (YouTube) </w:t>
        </w:r>
      </w:hyperlink>
      <w:r w:rsidR="00D61C8F">
        <w:t xml:space="preserve"> </w:t>
      </w:r>
    </w:p>
    <w:p w14:paraId="29D351C2" w14:textId="77777777" w:rsidR="001753D4" w:rsidRDefault="001753D4" w:rsidP="001753D4">
      <w:pPr>
        <w:spacing w:after="120"/>
      </w:pPr>
      <w:r>
        <w:t xml:space="preserve">Me kī kei runga koe i tētahi pahikara e haere ana i te kura. </w:t>
      </w:r>
    </w:p>
    <w:p w14:paraId="2AF45B0A" w14:textId="77777777" w:rsidR="001753D4" w:rsidRPr="00BD73D8" w:rsidRDefault="001753D4" w:rsidP="001753D4">
      <w:pPr>
        <w:spacing w:after="120"/>
        <w:rPr>
          <w:b/>
        </w:rPr>
      </w:pPr>
      <w:r>
        <w:t>Me kōwhiri tētahi o ngā karere tohu ā-ringa i runga ake me te whakatauira i tēnei karere ki ētahi atu ākonga. Me pēhea tātau e mōhio ai mēnā i tutuki te whakawhakawhiti i tō karere - i kitea, i mārama?</w:t>
      </w:r>
    </w:p>
    <w:p w14:paraId="7B55671F" w14:textId="77777777" w:rsidR="001753D4" w:rsidRPr="00BD73D8" w:rsidRDefault="001753D4" w:rsidP="001753D4">
      <w:pPr>
        <w:spacing w:after="120"/>
        <w:rPr>
          <w:b/>
        </w:rPr>
      </w:pPr>
    </w:p>
    <w:p w14:paraId="1661FDF6" w14:textId="77777777" w:rsidR="001753D4" w:rsidRPr="00BD73D8" w:rsidRDefault="001753D4" w:rsidP="001753D4">
      <w:pPr>
        <w:pStyle w:val="Heading3"/>
        <w:spacing w:after="120"/>
      </w:pPr>
      <w:r>
        <w:t>5.2. Te mārama ki te tikanga o ngā karere</w:t>
      </w:r>
    </w:p>
    <w:p w14:paraId="485876D8" w14:textId="77777777" w:rsidR="001753D4" w:rsidRPr="00BD73D8" w:rsidRDefault="001753D4" w:rsidP="001753D4">
      <w:pPr>
        <w:spacing w:after="120"/>
        <w:rPr>
          <w:b/>
        </w:rPr>
      </w:pPr>
    </w:p>
    <w:p w14:paraId="04D42A51" w14:textId="77777777" w:rsidR="001753D4" w:rsidRPr="00BD73D8" w:rsidRDefault="001753D4" w:rsidP="001753D4">
      <w:pPr>
        <w:spacing w:after="120"/>
      </w:pPr>
      <w:r>
        <w:t>[Te whakapāpā huatau]</w:t>
      </w:r>
    </w:p>
    <w:p w14:paraId="5A6823D7" w14:textId="77777777" w:rsidR="001753D4" w:rsidRPr="00BD73D8" w:rsidRDefault="001753D4" w:rsidP="001753D4">
      <w:pPr>
        <w:spacing w:after="120"/>
      </w:pPr>
      <w:r>
        <w:t>[Ka hono ki Ngā Wāhi Ako o Te Marautanga o Aotearoa: Waihanga Whakamārama Reo Ingarihi; Hangarau; Mātauranga Tangata]</w:t>
      </w:r>
    </w:p>
    <w:p w14:paraId="6833D4B5" w14:textId="77777777" w:rsidR="001753D4" w:rsidRPr="00BD73D8" w:rsidRDefault="001753D4" w:rsidP="001753D4">
      <w:pPr>
        <w:spacing w:after="120"/>
      </w:pPr>
    </w:p>
    <w:p w14:paraId="27740949" w14:textId="77777777" w:rsidR="001753D4" w:rsidRPr="00BD73D8" w:rsidRDefault="001753D4" w:rsidP="001753D4">
      <w:pPr>
        <w:spacing w:after="120"/>
      </w:pPr>
      <w:r>
        <w:rPr>
          <w:b/>
        </w:rPr>
        <w:t>Te whakaraupapa i tētahi karere mā ngā rongo</w:t>
      </w:r>
    </w:p>
    <w:p w14:paraId="2994EDB8" w14:textId="77777777" w:rsidR="001753D4" w:rsidRDefault="001753D4" w:rsidP="001753D4">
      <w:pPr>
        <w:spacing w:after="120"/>
      </w:pPr>
      <w:r>
        <w:t>He aha ngā rongo kei roto i te tuku me te whiwhi i ngā karere?</w:t>
      </w:r>
    </w:p>
    <w:p w14:paraId="51706829" w14:textId="77777777" w:rsidR="001753D4" w:rsidRDefault="001753D4" w:rsidP="001753D4">
      <w:pPr>
        <w:spacing w:after="120"/>
      </w:pPr>
      <w:r>
        <w:t>Tuhia ngā tono katoa e pā ana ki te whakawhitiwhiti me ngā tohu ā-ringa.</w:t>
      </w:r>
    </w:p>
    <w:p w14:paraId="6058CF33" w14:textId="77777777" w:rsidR="001753D4" w:rsidRDefault="001753D4" w:rsidP="001753D4">
      <w:pPr>
        <w:spacing w:after="120"/>
      </w:pPr>
      <w:r>
        <w:t>Me whakaraupapa te ara o tētahi karere (mai i te whakawaehere ki te wetewere).</w:t>
      </w:r>
    </w:p>
    <w:p w14:paraId="4A11BD5B" w14:textId="77777777" w:rsidR="001753D4" w:rsidRPr="00BD73D8" w:rsidRDefault="001753D4" w:rsidP="001753D4">
      <w:pPr>
        <w:spacing w:after="120"/>
      </w:pPr>
      <w:r>
        <w:t xml:space="preserve">Me waihanga he whakaaturanga pātū e whakaatu ana i te raupapa o ngā rongo kei roto ina tutuki te tuku a tētahi kaieke pahikara i tētahi karere ka whiwhi i ētahi atu. </w:t>
      </w:r>
    </w:p>
    <w:p w14:paraId="259A2021" w14:textId="77777777" w:rsidR="001753D4" w:rsidRDefault="001753D4" w:rsidP="001753D4">
      <w:pPr>
        <w:spacing w:after="120"/>
        <w:rPr>
          <w:b/>
        </w:rPr>
      </w:pPr>
    </w:p>
    <w:p w14:paraId="24CF6430" w14:textId="77777777" w:rsidR="001753D4" w:rsidRPr="00BD73D8" w:rsidRDefault="001753D4" w:rsidP="001753D4">
      <w:pPr>
        <w:spacing w:after="120"/>
        <w:rPr>
          <w:b/>
        </w:rPr>
      </w:pPr>
      <w:r>
        <w:rPr>
          <w:b/>
        </w:rPr>
        <w:t>Te whakamārama i ngā pūtake me ngā mutunga iho o ngā karere</w:t>
      </w:r>
    </w:p>
    <w:p w14:paraId="434342E1" w14:textId="77777777" w:rsidR="001753D4" w:rsidRPr="00BD73D8" w:rsidRDefault="001753D4" w:rsidP="001753D4">
      <w:pPr>
        <w:spacing w:after="120"/>
      </w:pPr>
      <w:r>
        <w:t xml:space="preserve">Me uiui i te hunga kaingākau ki ngā pukapuka ka haere ki te whare pukapuka ki te tautohu i ngā pukapuka pikitia a ngā tamariki, ngā pukapuka whakairoiro me ngā pukapuka kōmeke mō ngā karere. </w:t>
      </w:r>
    </w:p>
    <w:p w14:paraId="0669897C" w14:textId="77777777" w:rsidR="001753D4" w:rsidRPr="00BD73D8" w:rsidRDefault="001753D4" w:rsidP="001753D4">
      <w:pPr>
        <w:spacing w:after="120"/>
      </w:pPr>
      <w:r>
        <w:t>Me tuhi ngā taitara e whakamārama ana i:</w:t>
      </w:r>
    </w:p>
    <w:p w14:paraId="19CC0210" w14:textId="77777777" w:rsidR="001753D4" w:rsidRPr="004E568F" w:rsidRDefault="001753D4" w:rsidP="001753D4">
      <w:pPr>
        <w:pStyle w:val="ListParagraph"/>
        <w:numPr>
          <w:ilvl w:val="0"/>
          <w:numId w:val="23"/>
        </w:numPr>
        <w:spacing w:after="120"/>
      </w:pPr>
      <w:r>
        <w:t>ngā pūtake mō te tuku karere</w:t>
      </w:r>
    </w:p>
    <w:p w14:paraId="4277D323" w14:textId="77777777" w:rsidR="001753D4" w:rsidRPr="004E568F" w:rsidRDefault="001753D4" w:rsidP="001753D4">
      <w:pPr>
        <w:pStyle w:val="ListParagraph"/>
        <w:numPr>
          <w:ilvl w:val="0"/>
          <w:numId w:val="23"/>
        </w:numPr>
        <w:spacing w:after="120"/>
      </w:pPr>
      <w:r>
        <w:t>ngā mutunga mai o te whiwhi karere</w:t>
      </w:r>
    </w:p>
    <w:p w14:paraId="09EBCFD1" w14:textId="77777777" w:rsidR="001753D4" w:rsidRPr="004E568F" w:rsidRDefault="001753D4" w:rsidP="001753D4">
      <w:pPr>
        <w:pStyle w:val="ListParagraph"/>
        <w:numPr>
          <w:ilvl w:val="0"/>
          <w:numId w:val="23"/>
        </w:numPr>
        <w:spacing w:after="120"/>
      </w:pPr>
      <w:r>
        <w:t>ngā mutunga mai o te kore whiwhi karere</w:t>
      </w:r>
    </w:p>
    <w:p w14:paraId="36904032" w14:textId="77777777" w:rsidR="001753D4" w:rsidRPr="004E568F" w:rsidRDefault="001753D4" w:rsidP="001753D4">
      <w:pPr>
        <w:pStyle w:val="ListParagraph"/>
        <w:numPr>
          <w:ilvl w:val="0"/>
          <w:numId w:val="23"/>
        </w:numPr>
        <w:spacing w:after="120"/>
      </w:pPr>
      <w:r>
        <w:t>ngā pūtake mō te hē o tētahi karere nā te hē o te whakawhiti</w:t>
      </w:r>
    </w:p>
    <w:p w14:paraId="56FB8BA4" w14:textId="77777777" w:rsidR="001753D4" w:rsidRPr="00BD73D8" w:rsidRDefault="001753D4" w:rsidP="001753D4">
      <w:pPr>
        <w:pStyle w:val="ListParagraph"/>
        <w:numPr>
          <w:ilvl w:val="0"/>
          <w:numId w:val="23"/>
        </w:numPr>
        <w:spacing w:after="120"/>
      </w:pPr>
      <w:r>
        <w:t>ngā pūtake mō te hē o tētahi karere nā te hē o te wetewete.</w:t>
      </w:r>
    </w:p>
    <w:p w14:paraId="0B28E561" w14:textId="77777777" w:rsidR="001753D4" w:rsidRPr="00BD73D8" w:rsidRDefault="001753D4" w:rsidP="001753D4">
      <w:pPr>
        <w:spacing w:after="120"/>
      </w:pPr>
      <w:r>
        <w:t>Me tiri tō rārangi pukapuka me ētahi atu e hiahia ana i ngā rauemi mō te mahi tahi me ngā taiohi mō te hiranga o te whakawhitiwhiti karere i roto i ngā mahi o ia rā.</w:t>
      </w:r>
    </w:p>
    <w:p w14:paraId="3AF462B3" w14:textId="77777777" w:rsidR="001753D4" w:rsidRPr="00BD73D8" w:rsidRDefault="001753D4" w:rsidP="001753D4">
      <w:pPr>
        <w:spacing w:after="120"/>
      </w:pPr>
    </w:p>
    <w:p w14:paraId="4C7B4A2A" w14:textId="77777777" w:rsidR="001753D4" w:rsidRPr="00BD73D8" w:rsidRDefault="001753D4" w:rsidP="001753D4">
      <w:pPr>
        <w:spacing w:after="120"/>
        <w:rPr>
          <w:b/>
        </w:rPr>
      </w:pPr>
      <w:r>
        <w:rPr>
          <w:b/>
        </w:rPr>
        <w:t>Te whakarōpū karere</w:t>
      </w:r>
    </w:p>
    <w:p w14:paraId="30D8FEA2" w14:textId="77777777" w:rsidR="001753D4" w:rsidRDefault="001753D4" w:rsidP="001753D4">
      <w:pPr>
        <w:spacing w:after="120"/>
      </w:pPr>
      <w:r>
        <w:t>Ka huri i te hangarau te āhua o tā tātau whakawhitiwhiti.</w:t>
      </w:r>
    </w:p>
    <w:p w14:paraId="0FAD4A5F" w14:textId="77777777" w:rsidR="001753D4" w:rsidRDefault="001753D4" w:rsidP="001753D4">
      <w:pPr>
        <w:spacing w:after="120"/>
      </w:pPr>
      <w:r>
        <w:t>Me kōrero ki ngā mātua (kuia, koroua rānei) mō te whakawhitiwhiti i ēnei rā me mua.</w:t>
      </w:r>
    </w:p>
    <w:p w14:paraId="060AD6DD" w14:textId="77777777" w:rsidR="001753D4" w:rsidRPr="00BD73D8" w:rsidRDefault="001753D4" w:rsidP="001753D4">
      <w:pPr>
        <w:spacing w:after="120"/>
      </w:pPr>
      <w:r>
        <w:t xml:space="preserve">Me tautohu ētahi tino ōritetanga, rerekētanga hoki i roto i ngā tikanga e whakamahia ana. </w:t>
      </w:r>
    </w:p>
    <w:p w14:paraId="68E1802C" w14:textId="77777777" w:rsidR="001753D4" w:rsidRDefault="001753D4" w:rsidP="001753D4">
      <w:pPr>
        <w:spacing w:after="120"/>
      </w:pPr>
      <w:r>
        <w:t>Me whakarōpū tētahi tīpakonga o ngā tikanga whakawhitiwhiti mā te whai i ngā kōrero kapikapi e whai ake: te maha o ngā tāngata ka taea te whiwhi karere, te tawhiti o te haere o te karere, te wā e tukuna ai te karere, ngā taonga taketake e hiahiatia ana, aha atu, aha atu.</w:t>
      </w:r>
    </w:p>
    <w:p w14:paraId="2DFF186A" w14:textId="77777777" w:rsidR="001753D4" w:rsidRPr="00BD73D8" w:rsidRDefault="001753D4" w:rsidP="001753D4">
      <w:pPr>
        <w:spacing w:after="120"/>
      </w:pPr>
      <w:r>
        <w:t>Tirohia te tukutuku tauira i raro:</w:t>
      </w:r>
    </w:p>
    <w:p w14:paraId="2E585AB9" w14:textId="77777777" w:rsidR="001753D4" w:rsidRPr="00BD73D8" w:rsidRDefault="001753D4" w:rsidP="001753D4">
      <w:pPr>
        <w:spacing w:after="120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87"/>
        <w:gridCol w:w="1287"/>
        <w:gridCol w:w="1287"/>
        <w:gridCol w:w="1287"/>
        <w:gridCol w:w="1287"/>
        <w:gridCol w:w="1287"/>
        <w:gridCol w:w="1288"/>
      </w:tblGrid>
      <w:tr w:rsidR="001753D4" w:rsidRPr="00BD73D8" w14:paraId="221E05FA" w14:textId="77777777" w:rsidTr="00245B49"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D383D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832525" w14:textId="77777777" w:rsidR="001753D4" w:rsidRPr="00BD73D8" w:rsidRDefault="001753D4" w:rsidP="001753D4">
            <w:pPr>
              <w:spacing w:after="120"/>
            </w:pPr>
            <w:r>
              <w:t>Horu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4E3FF" w14:textId="77777777" w:rsidR="001753D4" w:rsidRPr="00BD73D8" w:rsidRDefault="001753D4" w:rsidP="001753D4">
            <w:pPr>
              <w:spacing w:after="120"/>
            </w:pPr>
            <w:r>
              <w:t>Ngā whakapua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B6229" w14:textId="77777777" w:rsidR="001753D4" w:rsidRPr="00BD73D8" w:rsidRDefault="001753D4" w:rsidP="001753D4">
            <w:pPr>
              <w:spacing w:after="120"/>
            </w:pPr>
            <w:r>
              <w:t>Ngā tohu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1A566" w14:textId="77777777" w:rsidR="001753D4" w:rsidRPr="00BD73D8" w:rsidRDefault="001753D4" w:rsidP="001753D4">
            <w:pPr>
              <w:spacing w:after="120"/>
            </w:pPr>
            <w:r>
              <w:t>Ngā pū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3171F" w14:textId="77777777" w:rsidR="001753D4" w:rsidRPr="00BD73D8" w:rsidRDefault="001753D4" w:rsidP="001753D4">
            <w:pPr>
              <w:spacing w:after="120"/>
            </w:pPr>
            <w:r>
              <w:t>Reo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AA44E" w14:textId="77777777" w:rsidR="001753D4" w:rsidRPr="00BD73D8" w:rsidRDefault="001753D4" w:rsidP="001753D4">
            <w:pPr>
              <w:spacing w:after="120"/>
            </w:pPr>
            <w:r>
              <w:t>Tuhituhi</w:t>
            </w:r>
          </w:p>
        </w:tc>
      </w:tr>
      <w:tr w:rsidR="001753D4" w:rsidRPr="00BD73D8" w14:paraId="6C92B794" w14:textId="77777777" w:rsidTr="00245B49"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80B4A" w14:textId="77777777" w:rsidR="001753D4" w:rsidRPr="00BD73D8" w:rsidRDefault="001753D4" w:rsidP="001753D4">
            <w:pPr>
              <w:spacing w:after="120"/>
            </w:pPr>
            <w:r>
              <w:t>Te maha o ngā tāngata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618AC" w14:textId="77777777" w:rsidR="001753D4" w:rsidRPr="00BD73D8" w:rsidRDefault="001753D4" w:rsidP="001753D4">
            <w:pPr>
              <w:spacing w:after="120"/>
            </w:pPr>
            <w:r>
              <w:t>ētahi i tō taha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D473D" w14:textId="77777777" w:rsidR="001753D4" w:rsidRPr="00BD73D8" w:rsidRDefault="001753D4" w:rsidP="001753D4">
            <w:pPr>
              <w:spacing w:after="120"/>
            </w:pPr>
            <w:r>
              <w:t>ngā tāngata tokomaha ake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2D750" w14:textId="77777777" w:rsidR="001753D4" w:rsidRPr="00BD73D8" w:rsidRDefault="001753D4" w:rsidP="001753D4">
            <w:pPr>
              <w:spacing w:after="120"/>
            </w:pPr>
            <w:r>
              <w:t>te hunga whakahipa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ADE1F" w14:textId="77777777" w:rsidR="001753D4" w:rsidRPr="00BD73D8" w:rsidRDefault="001753D4" w:rsidP="001753D4">
            <w:pPr>
              <w:spacing w:after="120"/>
            </w:pPr>
            <w:r>
              <w:t>ētahi tāngata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81EBB" w14:textId="77777777" w:rsidR="001753D4" w:rsidRPr="00BD73D8" w:rsidRDefault="001753D4" w:rsidP="001753D4">
            <w:pPr>
              <w:spacing w:after="120"/>
            </w:pPr>
            <w:r>
              <w:t>ko te tikanga i waenga i te kotahi me ētahi torutoru noa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FD31C" w14:textId="77777777" w:rsidR="001753D4" w:rsidRPr="00BD73D8" w:rsidRDefault="001753D4" w:rsidP="001753D4">
            <w:pPr>
              <w:spacing w:after="120"/>
            </w:pPr>
            <w:r>
              <w:t>ngā tāngata tokomaha</w:t>
            </w:r>
          </w:p>
        </w:tc>
      </w:tr>
      <w:tr w:rsidR="001753D4" w:rsidRPr="00BD73D8" w14:paraId="5F9A6322" w14:textId="77777777" w:rsidTr="00245B49"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9A3DF" w14:textId="77777777" w:rsidR="001753D4" w:rsidRPr="00BD73D8" w:rsidRDefault="001753D4" w:rsidP="001753D4">
            <w:pPr>
              <w:spacing w:after="120"/>
            </w:pPr>
            <w:r>
              <w:t>Te tawhiti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08CA2" w14:textId="77777777" w:rsidR="001753D4" w:rsidRPr="00BD73D8" w:rsidRDefault="001753D4" w:rsidP="001753D4">
            <w:pPr>
              <w:spacing w:after="120"/>
            </w:pPr>
            <w:r>
              <w:t>tata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00EE7" w14:textId="77777777" w:rsidR="001753D4" w:rsidRPr="00BD73D8" w:rsidRDefault="001753D4" w:rsidP="001753D4">
            <w:pPr>
              <w:spacing w:after="120"/>
            </w:pPr>
            <w:r>
              <w:t>tino tawhiti atu (km)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8648B" w14:textId="77777777" w:rsidR="001753D4" w:rsidRPr="00BD73D8" w:rsidRDefault="001753D4" w:rsidP="001753D4">
            <w:pPr>
              <w:spacing w:after="120"/>
            </w:pPr>
            <w:r>
              <w:t>ngā tawhiti nui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62447" w14:textId="77777777" w:rsidR="001753D4" w:rsidRPr="00BD73D8" w:rsidRDefault="001753D4" w:rsidP="001753D4">
            <w:pPr>
              <w:spacing w:after="120"/>
            </w:pPr>
            <w:r>
              <w:t>ngā tawhiti nui, e ai ki te wā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A9455" w14:textId="77777777" w:rsidR="001753D4" w:rsidRPr="00BD73D8" w:rsidRDefault="001753D4" w:rsidP="001753D4">
            <w:pPr>
              <w:spacing w:after="120"/>
            </w:pPr>
            <w:r>
              <w:t>tawhiti nui, wawe tonu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940DE" w14:textId="77777777" w:rsidR="001753D4" w:rsidRPr="00BD73D8" w:rsidRDefault="001753D4" w:rsidP="001753D4">
            <w:pPr>
              <w:spacing w:after="120"/>
            </w:pPr>
            <w:r>
              <w:t>tawhiti nui, wawe tonu</w:t>
            </w:r>
          </w:p>
        </w:tc>
      </w:tr>
      <w:tr w:rsidR="001753D4" w:rsidRPr="00BD73D8" w14:paraId="25527ED4" w14:textId="77777777" w:rsidTr="00245B49"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9EB10" w14:textId="77777777" w:rsidR="001753D4" w:rsidRPr="00BD73D8" w:rsidRDefault="001753D4" w:rsidP="001753D4">
            <w:pPr>
              <w:spacing w:after="120"/>
            </w:pPr>
            <w:r>
              <w:t>Wā e wātea ana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BAB3E" w14:textId="77777777" w:rsidR="001753D4" w:rsidRPr="00BD73D8" w:rsidRDefault="001753D4" w:rsidP="001753D4">
            <w:pPr>
              <w:spacing w:after="120"/>
            </w:pPr>
            <w:r>
              <w:t>awatea me te pō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5289D" w14:textId="77777777" w:rsidR="001753D4" w:rsidRPr="00BD73D8" w:rsidRDefault="001753D4" w:rsidP="001753D4">
            <w:pPr>
              <w:spacing w:after="120"/>
            </w:pPr>
            <w:r>
              <w:t>awatea anake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3E6A1" w14:textId="77777777" w:rsidR="001753D4" w:rsidRPr="00BD73D8" w:rsidRDefault="001753D4" w:rsidP="001753D4">
            <w:pPr>
              <w:spacing w:after="120"/>
            </w:pPr>
            <w:r>
              <w:t>awatea anake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385EE" w14:textId="77777777" w:rsidR="001753D4" w:rsidRPr="00BD73D8" w:rsidRDefault="001753D4" w:rsidP="001753D4">
            <w:pPr>
              <w:spacing w:after="120"/>
            </w:pPr>
            <w:r>
              <w:t>awatea me te pō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5D453" w14:textId="77777777" w:rsidR="001753D4" w:rsidRPr="00BD73D8" w:rsidRDefault="001753D4" w:rsidP="001753D4">
            <w:pPr>
              <w:spacing w:after="120"/>
            </w:pPr>
            <w:r>
              <w:t>ahakoa te wā, ahakoa te wāhi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F5E54" w14:textId="77777777" w:rsidR="001753D4" w:rsidRPr="00BD73D8" w:rsidRDefault="001753D4" w:rsidP="001753D4">
            <w:pPr>
              <w:spacing w:after="120"/>
            </w:pPr>
            <w:r>
              <w:t>ahakoa te wā, ahakoa te wāhi</w:t>
            </w:r>
          </w:p>
        </w:tc>
      </w:tr>
      <w:tr w:rsidR="001753D4" w:rsidRPr="00BD73D8" w14:paraId="7247F9D4" w14:textId="77777777" w:rsidTr="00245B49"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85B56" w14:textId="77777777" w:rsidR="001753D4" w:rsidRPr="00BD73D8" w:rsidRDefault="001753D4" w:rsidP="001753D4">
            <w:pPr>
              <w:spacing w:after="120"/>
            </w:pPr>
            <w:r>
              <w:t>Ngā taonga taketake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4E7A7" w14:textId="77777777" w:rsidR="001753D4" w:rsidRPr="00BD73D8" w:rsidRDefault="001753D4" w:rsidP="001753D4">
            <w:pPr>
              <w:spacing w:after="120"/>
            </w:pPr>
            <w:r>
              <w:t>ngā tāngata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7E3B6" w14:textId="77777777" w:rsidR="001753D4" w:rsidRPr="00BD73D8" w:rsidRDefault="001753D4" w:rsidP="001753D4">
            <w:pPr>
              <w:spacing w:after="120"/>
            </w:pPr>
            <w:r>
              <w:t>ahi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78221" w14:textId="77777777" w:rsidR="001753D4" w:rsidRPr="00BD73D8" w:rsidRDefault="001753D4" w:rsidP="001753D4">
            <w:pPr>
              <w:spacing w:after="120"/>
            </w:pPr>
            <w:r>
              <w:t>ngā ahanoa e pae ana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7EAA2" w14:textId="77777777" w:rsidR="001753D4" w:rsidRPr="00BD73D8" w:rsidRDefault="001753D4" w:rsidP="001753D4">
            <w:pPr>
              <w:spacing w:after="120"/>
            </w:pPr>
            <w:r>
              <w:t>pepa</w:t>
            </w:r>
          </w:p>
          <w:p w14:paraId="14E0F6A3" w14:textId="77777777" w:rsidR="001753D4" w:rsidRPr="00BD73D8" w:rsidRDefault="001753D4" w:rsidP="001753D4">
            <w:pPr>
              <w:spacing w:after="120"/>
            </w:pPr>
            <w:r>
              <w:t>waituhi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27E05" w14:textId="77777777" w:rsidR="001753D4" w:rsidRPr="00BD73D8" w:rsidRDefault="001753D4" w:rsidP="001753D4">
            <w:pPr>
              <w:spacing w:after="120"/>
            </w:pPr>
            <w:r>
              <w:t>waea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93F22" w14:textId="77777777" w:rsidR="001753D4" w:rsidRPr="00BD73D8" w:rsidRDefault="001753D4" w:rsidP="001753D4">
            <w:pPr>
              <w:spacing w:after="120"/>
            </w:pPr>
            <w:r>
              <w:t>waea</w:t>
            </w:r>
          </w:p>
        </w:tc>
      </w:tr>
    </w:tbl>
    <w:p w14:paraId="4E482B3B" w14:textId="77777777" w:rsidR="001753D4" w:rsidRPr="00BD73D8" w:rsidRDefault="001753D4" w:rsidP="001753D4">
      <w:pPr>
        <w:spacing w:after="120"/>
      </w:pPr>
    </w:p>
    <w:p w14:paraId="41AF61F5" w14:textId="77777777" w:rsidR="001753D4" w:rsidRPr="00BD73D8" w:rsidRDefault="001753D4" w:rsidP="001753D4">
      <w:pPr>
        <w:spacing w:after="120"/>
      </w:pPr>
      <w:r>
        <w:t xml:space="preserve">Me whakataurite te whakamahinga o ngā tohu ā-ringa e te kaieke pahikara me tētahi atu tikanga whakawhitiwhiti. </w:t>
      </w:r>
    </w:p>
    <w:p w14:paraId="004DC096" w14:textId="77777777" w:rsidR="001753D4" w:rsidRPr="00BD73D8" w:rsidRDefault="001753D4" w:rsidP="001753D4">
      <w:pPr>
        <w:spacing w:after="120"/>
      </w:pPr>
      <w:r>
        <w:t xml:space="preserve">Me whakamahi te Mahere whakataurite SOLO a HookED SOLO me te rūpiki aromatawai whaiaro i raro hei whakatauira i ō whakaaro. </w:t>
      </w:r>
    </w:p>
    <w:p w14:paraId="41E1E008" w14:textId="77777777" w:rsidR="001753D4" w:rsidRDefault="001753D4" w:rsidP="001753D4">
      <w:pPr>
        <w:spacing w:after="120"/>
      </w:pPr>
      <w:r>
        <w:t xml:space="preserve">Tirohia te: </w:t>
      </w:r>
    </w:p>
    <w:p w14:paraId="115C6CD3" w14:textId="77777777" w:rsidR="001753D4" w:rsidRPr="00BD73D8" w:rsidRDefault="00000000" w:rsidP="001753D4">
      <w:pPr>
        <w:spacing w:after="120"/>
      </w:pPr>
      <w:hyperlink r:id="rId19" w:history="1">
        <w:r w:rsidR="00D61C8F">
          <w:rPr>
            <w:rStyle w:val="Hyperlink"/>
          </w:rPr>
          <w:t>Me pēhea te whakataurite me te whakatauaro mā te whakamahi i tētahi HookED SOLO Taxonomy Discuss Map (YouTube)</w:t>
        </w:r>
      </w:hyperlink>
      <w:r w:rsidR="00D61C8F">
        <w:t xml:space="preserve"> </w:t>
      </w:r>
    </w:p>
    <w:p w14:paraId="21C79B51" w14:textId="77777777" w:rsidR="001753D4" w:rsidRPr="00BD73D8" w:rsidRDefault="001753D4" w:rsidP="001753D4">
      <w:pPr>
        <w:spacing w:after="120"/>
        <w:rPr>
          <w:b/>
        </w:rPr>
      </w:pPr>
      <w:r w:rsidRPr="00BD73D8">
        <w:rPr>
          <w:b/>
          <w:noProof/>
        </w:rPr>
        <w:drawing>
          <wp:inline distT="0" distB="0" distL="0" distR="0" wp14:anchorId="6A54F35A" wp14:editId="2CD6E618">
            <wp:extent cx="4789693" cy="3385135"/>
            <wp:effectExtent l="0" t="0" r="0" b="6350"/>
            <wp:docPr id="8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9693" cy="338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E42E7" w14:textId="77777777" w:rsidR="001753D4" w:rsidRPr="00BD73D8" w:rsidRDefault="001753D4" w:rsidP="001753D4">
      <w:pPr>
        <w:spacing w:after="120"/>
      </w:pPr>
    </w:p>
    <w:p w14:paraId="2F794E8B" w14:textId="77777777" w:rsidR="001753D4" w:rsidRPr="00BD73D8" w:rsidRDefault="001753D4" w:rsidP="001753D4">
      <w:pPr>
        <w:spacing w:after="120"/>
      </w:pPr>
      <w:r w:rsidRPr="00BD73D8">
        <w:rPr>
          <w:noProof/>
        </w:rPr>
        <w:lastRenderedPageBreak/>
        <w:drawing>
          <wp:inline distT="0" distB="0" distL="0" distR="0" wp14:anchorId="5EAFD582" wp14:editId="1A9EBF82">
            <wp:extent cx="3314700" cy="4697584"/>
            <wp:effectExtent l="0" t="0" r="0" b="8255"/>
            <wp:docPr id="9" name="Picture 3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1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4697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00136" w14:textId="77777777" w:rsidR="00DC77B3" w:rsidRDefault="00DC77B3" w:rsidP="00DC77B3"/>
    <w:p w14:paraId="79A2BB15" w14:textId="6C12CE44" w:rsidR="001753D4" w:rsidRPr="00BD73D8" w:rsidRDefault="001753D4" w:rsidP="001753D4">
      <w:pPr>
        <w:pStyle w:val="Heading3"/>
        <w:spacing w:after="120"/>
      </w:pPr>
      <w:r>
        <w:t>5.3. Te waihanga i tētahi pukapuka kōmeke hukihuki mō te whakamahi a ngā kaieke pahikara i ngā tohu ā-ringa - me whakauru he karere mō te whakawhitiwhiti tōtika</w:t>
      </w:r>
    </w:p>
    <w:p w14:paraId="72F00146" w14:textId="77777777" w:rsidR="001753D4" w:rsidRPr="00BD73D8" w:rsidRDefault="001753D4" w:rsidP="001753D4">
      <w:pPr>
        <w:spacing w:after="120"/>
        <w:rPr>
          <w:b/>
        </w:rPr>
      </w:pPr>
    </w:p>
    <w:p w14:paraId="7C6DC2F4" w14:textId="77777777" w:rsidR="001753D4" w:rsidRPr="00BD73D8" w:rsidRDefault="001753D4" w:rsidP="001753D4">
      <w:pPr>
        <w:spacing w:after="120"/>
      </w:pPr>
      <w:r>
        <w:t>[Te whakawhānui huatau]</w:t>
      </w:r>
    </w:p>
    <w:p w14:paraId="19DCF378" w14:textId="77777777" w:rsidR="001753D4" w:rsidRPr="00BD73D8" w:rsidRDefault="001753D4" w:rsidP="001753D4">
      <w:pPr>
        <w:spacing w:after="120"/>
      </w:pPr>
      <w:r>
        <w:t>[Ka hono ki Ngā Wāhi Ako o Te Marautanga o Aotearoa: Waihanga Whakamārama Reo Ingarihi;]</w:t>
      </w:r>
    </w:p>
    <w:p w14:paraId="4C74FA91" w14:textId="77777777" w:rsidR="001753D4" w:rsidRPr="00BD73D8" w:rsidRDefault="001753D4" w:rsidP="001753D4">
      <w:pPr>
        <w:spacing w:after="120"/>
      </w:pPr>
    </w:p>
    <w:p w14:paraId="3EBD5A74" w14:textId="77777777" w:rsidR="001753D4" w:rsidRPr="00BD73D8" w:rsidRDefault="001753D4" w:rsidP="001753D4">
      <w:pPr>
        <w:spacing w:after="120"/>
        <w:rPr>
          <w:bCs/>
        </w:rPr>
      </w:pPr>
      <w:r>
        <w:t>He pēhea nei te whaitake o ngā tohu ā-ringa a ngā kaieke pahikara mō te whakamōhio ki ētahi atu kaieke pahikara ka aha ia ā muri ake?</w:t>
      </w:r>
    </w:p>
    <w:p w14:paraId="0143DC73" w14:textId="77777777" w:rsidR="001753D4" w:rsidRDefault="001753D4" w:rsidP="001753D4">
      <w:pPr>
        <w:spacing w:after="120"/>
        <w:rPr>
          <w:bCs/>
        </w:rPr>
      </w:pPr>
      <w:r>
        <w:t>Me tono ngā ākonga ki te mahi i roto i ngā rōpū o te 2-3.</w:t>
      </w:r>
    </w:p>
    <w:p w14:paraId="236CE61F" w14:textId="77777777" w:rsidR="001753D4" w:rsidRPr="00BD73D8" w:rsidRDefault="001753D4" w:rsidP="001753D4">
      <w:pPr>
        <w:spacing w:after="120"/>
        <w:rPr>
          <w:bCs/>
        </w:rPr>
      </w:pPr>
      <w:r>
        <w:t>Me whakarite he ngaku pakiwaituhi, he rangatū pūtau ngaku kōmeke rānei e whakawhanake ana i tētahi tohenga whakaawe mō te whakamahi tohu ā-ringa ina eke pahikara.</w:t>
      </w:r>
    </w:p>
    <w:p w14:paraId="23C4EB89" w14:textId="714C2A18" w:rsidR="00DC77B3" w:rsidRDefault="001753D4" w:rsidP="001753D4">
      <w:pPr>
        <w:spacing w:after="120"/>
        <w:rPr>
          <w:bCs/>
        </w:rPr>
      </w:pPr>
      <w:r>
        <w:t>Me whakamahi te tukutuku i raro hei hukihuki i ngā tohenga e rua.</w:t>
      </w:r>
    </w:p>
    <w:p w14:paraId="11F7D874" w14:textId="77777777" w:rsidR="00DC77B3" w:rsidRDefault="00DC77B3">
      <w:pPr>
        <w:rPr>
          <w:bCs/>
        </w:rPr>
      </w:pPr>
      <w:r>
        <w:rPr>
          <w:bCs/>
        </w:rPr>
        <w:br w:type="page"/>
      </w:r>
    </w:p>
    <w:p w14:paraId="60BC9880" w14:textId="57CB20C7" w:rsidR="00DC77B3" w:rsidRDefault="001753D4" w:rsidP="00DC77B3">
      <w:pPr>
        <w:spacing w:after="120"/>
        <w:rPr>
          <w:bCs/>
        </w:rPr>
      </w:pPr>
      <w:r>
        <w:lastRenderedPageBreak/>
        <w:t xml:space="preserve">I te tātauira tuatahi, e whakatairanga ana te kaieke pahikara i te whakamahinga o ngā tohu ā-ringa a ngā kaieke pahikara. </w:t>
      </w:r>
    </w:p>
    <w:p w14:paraId="24259A57" w14:textId="77777777" w:rsidR="00DC77B3" w:rsidRDefault="00DC77B3" w:rsidP="00DC77B3">
      <w:pPr>
        <w:spacing w:after="120"/>
        <w:rPr>
          <w:bCs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04"/>
        <w:gridCol w:w="3001"/>
        <w:gridCol w:w="3005"/>
      </w:tblGrid>
      <w:tr w:rsidR="001753D4" w:rsidRPr="00BD73D8" w14:paraId="27971D80" w14:textId="77777777" w:rsidTr="00DC77B3">
        <w:trPr>
          <w:trHeight w:val="62"/>
        </w:trPr>
        <w:tc>
          <w:tcPr>
            <w:tcW w:w="30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CF086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 xml:space="preserve">Whakapae </w:t>
            </w:r>
          </w:p>
          <w:p w14:paraId="5D8418AC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  <w:p w14:paraId="2FB37014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 xml:space="preserve">He tino whaitake ngā tohu ā-ringa   </w:t>
            </w:r>
          </w:p>
        </w:tc>
        <w:tc>
          <w:tcPr>
            <w:tcW w:w="30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F70D5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Pūtake 1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84C62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 xml:space="preserve">Tauira 1 </w:t>
            </w:r>
          </w:p>
        </w:tc>
      </w:tr>
      <w:tr w:rsidR="001753D4" w:rsidRPr="00BD73D8" w14:paraId="02D409CA" w14:textId="77777777" w:rsidTr="00DC77B3">
        <w:trPr>
          <w:trHeight w:val="61"/>
        </w:trPr>
        <w:tc>
          <w:tcPr>
            <w:tcW w:w="30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37F6E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C872F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B0963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2</w:t>
            </w:r>
          </w:p>
        </w:tc>
      </w:tr>
      <w:tr w:rsidR="001753D4" w:rsidRPr="00BD73D8" w14:paraId="4E4864B2" w14:textId="77777777" w:rsidTr="00DC77B3">
        <w:trPr>
          <w:trHeight w:val="61"/>
        </w:trPr>
        <w:tc>
          <w:tcPr>
            <w:tcW w:w="30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83060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489E0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A2D4A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3</w:t>
            </w:r>
          </w:p>
        </w:tc>
      </w:tr>
      <w:tr w:rsidR="001753D4" w:rsidRPr="00BD73D8" w14:paraId="601D1AC6" w14:textId="77777777" w:rsidTr="00DC77B3">
        <w:trPr>
          <w:trHeight w:val="62"/>
        </w:trPr>
        <w:tc>
          <w:tcPr>
            <w:tcW w:w="30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BE165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2CCA3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Pūtake 2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16719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 xml:space="preserve">Tauira 1 </w:t>
            </w:r>
          </w:p>
        </w:tc>
      </w:tr>
      <w:tr w:rsidR="001753D4" w:rsidRPr="00BD73D8" w14:paraId="3DB90DEA" w14:textId="77777777" w:rsidTr="00DC77B3">
        <w:trPr>
          <w:trHeight w:val="61"/>
        </w:trPr>
        <w:tc>
          <w:tcPr>
            <w:tcW w:w="30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8FEF6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A05D3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E3D0E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2</w:t>
            </w:r>
          </w:p>
        </w:tc>
      </w:tr>
      <w:tr w:rsidR="001753D4" w:rsidRPr="00BD73D8" w14:paraId="5358E3ED" w14:textId="77777777" w:rsidTr="00DC77B3">
        <w:trPr>
          <w:trHeight w:val="61"/>
        </w:trPr>
        <w:tc>
          <w:tcPr>
            <w:tcW w:w="30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79CF3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D1966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45976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3</w:t>
            </w:r>
          </w:p>
        </w:tc>
      </w:tr>
      <w:tr w:rsidR="001753D4" w:rsidRPr="00BD73D8" w14:paraId="1C5AF619" w14:textId="77777777" w:rsidTr="00DC77B3">
        <w:trPr>
          <w:trHeight w:val="62"/>
        </w:trPr>
        <w:tc>
          <w:tcPr>
            <w:tcW w:w="30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CCFB2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895EA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Pūtake 3</w:t>
            </w: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BF8F7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 xml:space="preserve">Tauira 1 </w:t>
            </w:r>
          </w:p>
        </w:tc>
      </w:tr>
      <w:tr w:rsidR="001753D4" w:rsidRPr="00BD73D8" w14:paraId="390A6C7A" w14:textId="77777777" w:rsidTr="00DC77B3">
        <w:trPr>
          <w:trHeight w:val="61"/>
        </w:trPr>
        <w:tc>
          <w:tcPr>
            <w:tcW w:w="30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FD2CE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70BBE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A48DF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2</w:t>
            </w:r>
          </w:p>
        </w:tc>
      </w:tr>
      <w:tr w:rsidR="001753D4" w:rsidRPr="00BD73D8" w14:paraId="3ABEADD4" w14:textId="77777777" w:rsidTr="00DC77B3">
        <w:trPr>
          <w:trHeight w:val="61"/>
        </w:trPr>
        <w:tc>
          <w:tcPr>
            <w:tcW w:w="30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05983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6E496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C1AD7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3</w:t>
            </w:r>
          </w:p>
        </w:tc>
      </w:tr>
      <w:tr w:rsidR="001753D4" w:rsidRPr="00BD73D8" w14:paraId="64034CF1" w14:textId="77777777" w:rsidTr="00DC77B3">
        <w:trPr>
          <w:trHeight w:val="61"/>
        </w:trPr>
        <w:tc>
          <w:tcPr>
            <w:tcW w:w="90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F8471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  <w:p w14:paraId="1428C882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  <w:p w14:paraId="7BA0D473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</w:tr>
    </w:tbl>
    <w:p w14:paraId="6DAB9B7B" w14:textId="77777777" w:rsidR="001753D4" w:rsidRPr="00BD73D8" w:rsidRDefault="001753D4" w:rsidP="00DD1D15"/>
    <w:p w14:paraId="6B78A708" w14:textId="77777777" w:rsidR="001753D4" w:rsidRDefault="001753D4" w:rsidP="001753D4">
      <w:pPr>
        <w:spacing w:after="120"/>
        <w:rPr>
          <w:bCs/>
        </w:rPr>
      </w:pPr>
      <w:r>
        <w:t xml:space="preserve">I te tātauira tuarua, ka whakatoko tētahi atu kaieke pahikara i te take e whakahē ana i te whakamahi tohu ā-ringa a ngā kaieke pahikara. </w:t>
      </w:r>
    </w:p>
    <w:p w14:paraId="0EACC6BC" w14:textId="77777777" w:rsidR="001753D4" w:rsidRPr="00BD73D8" w:rsidRDefault="001753D4" w:rsidP="00DD1D15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08"/>
        <w:gridCol w:w="3002"/>
        <w:gridCol w:w="3000"/>
      </w:tblGrid>
      <w:tr w:rsidR="001753D4" w:rsidRPr="00BD73D8" w14:paraId="0998BCA3" w14:textId="77777777" w:rsidTr="008C5E25">
        <w:trPr>
          <w:trHeight w:val="62"/>
        </w:trPr>
        <w:tc>
          <w:tcPr>
            <w:tcW w:w="30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0D245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 xml:space="preserve">Take whakahē </w:t>
            </w:r>
          </w:p>
        </w:tc>
        <w:tc>
          <w:tcPr>
            <w:tcW w:w="30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F6ED7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Pūtake 1</w:t>
            </w:r>
          </w:p>
        </w:tc>
        <w:tc>
          <w:tcPr>
            <w:tcW w:w="3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C1CC6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 xml:space="preserve">Tauira 1 </w:t>
            </w:r>
          </w:p>
        </w:tc>
      </w:tr>
      <w:tr w:rsidR="001753D4" w:rsidRPr="00BD73D8" w14:paraId="39BDB009" w14:textId="77777777" w:rsidTr="008C5E25">
        <w:trPr>
          <w:trHeight w:val="61"/>
        </w:trPr>
        <w:tc>
          <w:tcPr>
            <w:tcW w:w="3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9717C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38BB3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309D9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2</w:t>
            </w:r>
          </w:p>
        </w:tc>
      </w:tr>
      <w:tr w:rsidR="001753D4" w:rsidRPr="00BD73D8" w14:paraId="422BF201" w14:textId="77777777" w:rsidTr="008C5E25">
        <w:trPr>
          <w:trHeight w:val="61"/>
        </w:trPr>
        <w:tc>
          <w:tcPr>
            <w:tcW w:w="3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719D1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64AE1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37F6B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3</w:t>
            </w:r>
          </w:p>
        </w:tc>
      </w:tr>
      <w:tr w:rsidR="001753D4" w:rsidRPr="00BD73D8" w14:paraId="2F13F03D" w14:textId="77777777" w:rsidTr="008C5E25">
        <w:trPr>
          <w:trHeight w:val="62"/>
        </w:trPr>
        <w:tc>
          <w:tcPr>
            <w:tcW w:w="3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FEACE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F9D87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Pūtake 2</w:t>
            </w:r>
          </w:p>
        </w:tc>
        <w:tc>
          <w:tcPr>
            <w:tcW w:w="3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B22D3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 xml:space="preserve">Tauira 1 </w:t>
            </w:r>
          </w:p>
        </w:tc>
      </w:tr>
      <w:tr w:rsidR="001753D4" w:rsidRPr="00BD73D8" w14:paraId="2F61D722" w14:textId="77777777" w:rsidTr="008C5E25">
        <w:trPr>
          <w:trHeight w:val="61"/>
        </w:trPr>
        <w:tc>
          <w:tcPr>
            <w:tcW w:w="3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42A1B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00E65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5288F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2</w:t>
            </w:r>
          </w:p>
        </w:tc>
      </w:tr>
      <w:tr w:rsidR="001753D4" w:rsidRPr="00BD73D8" w14:paraId="019BAAED" w14:textId="77777777" w:rsidTr="008C5E25">
        <w:trPr>
          <w:trHeight w:val="61"/>
        </w:trPr>
        <w:tc>
          <w:tcPr>
            <w:tcW w:w="3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6FD61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B35DC2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0CE6B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3</w:t>
            </w:r>
          </w:p>
        </w:tc>
      </w:tr>
      <w:tr w:rsidR="001753D4" w:rsidRPr="00BD73D8" w14:paraId="57A4559A" w14:textId="77777777" w:rsidTr="008C5E25">
        <w:trPr>
          <w:trHeight w:val="62"/>
        </w:trPr>
        <w:tc>
          <w:tcPr>
            <w:tcW w:w="3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90796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4D5E5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Pūtake 3</w:t>
            </w:r>
          </w:p>
        </w:tc>
        <w:tc>
          <w:tcPr>
            <w:tcW w:w="3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E6D4F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 xml:space="preserve">Tauira 1 </w:t>
            </w:r>
          </w:p>
        </w:tc>
      </w:tr>
      <w:tr w:rsidR="001753D4" w:rsidRPr="00BD73D8" w14:paraId="587250C5" w14:textId="77777777" w:rsidTr="008C5E25">
        <w:trPr>
          <w:trHeight w:val="61"/>
        </w:trPr>
        <w:tc>
          <w:tcPr>
            <w:tcW w:w="3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4CFFB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BC49F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2EBF2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2</w:t>
            </w:r>
          </w:p>
        </w:tc>
      </w:tr>
      <w:tr w:rsidR="001753D4" w:rsidRPr="00BD73D8" w14:paraId="43CFF9AA" w14:textId="77777777" w:rsidTr="008C5E25">
        <w:trPr>
          <w:trHeight w:val="61"/>
        </w:trPr>
        <w:tc>
          <w:tcPr>
            <w:tcW w:w="3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175B3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D2F97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30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78C58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Tauira 3</w:t>
            </w:r>
          </w:p>
        </w:tc>
      </w:tr>
      <w:tr w:rsidR="001753D4" w:rsidRPr="00BD73D8" w14:paraId="0864267B" w14:textId="77777777" w:rsidTr="008C5E25">
        <w:trPr>
          <w:trHeight w:val="61"/>
        </w:trPr>
        <w:tc>
          <w:tcPr>
            <w:tcW w:w="92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9C59A" w14:textId="77777777" w:rsidR="001753D4" w:rsidRPr="00BD73D8" w:rsidRDefault="001753D4" w:rsidP="001753D4">
            <w:pPr>
              <w:spacing w:after="120"/>
              <w:rPr>
                <w:bCs/>
              </w:rPr>
            </w:pPr>
            <w:r>
              <w:t>Whakakapi</w:t>
            </w:r>
          </w:p>
          <w:p w14:paraId="380E6C6D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  <w:p w14:paraId="1C627661" w14:textId="77777777" w:rsidR="001753D4" w:rsidRPr="00BD73D8" w:rsidRDefault="001753D4" w:rsidP="001753D4">
            <w:pPr>
              <w:spacing w:after="120"/>
              <w:rPr>
                <w:bCs/>
              </w:rPr>
            </w:pPr>
          </w:p>
        </w:tc>
      </w:tr>
    </w:tbl>
    <w:p w14:paraId="0524FBDA" w14:textId="77777777" w:rsidR="001753D4" w:rsidRPr="00BD73D8" w:rsidRDefault="001753D4" w:rsidP="00DD1D15"/>
    <w:p w14:paraId="76DE9263" w14:textId="77777777" w:rsidR="001753D4" w:rsidRPr="00BD73D8" w:rsidRDefault="001753D4" w:rsidP="001753D4">
      <w:pPr>
        <w:spacing w:after="120"/>
      </w:pPr>
      <w:r>
        <w:t>Me waihanga tēnei whakaaro hei tētahi tohenga whakaawe i waenga i ngā kaieke pahikara e rua i tuhia ki te kōmeke.</w:t>
      </w:r>
    </w:p>
    <w:p w14:paraId="53A2E902" w14:textId="77777777" w:rsidR="001753D4" w:rsidRPr="00BD73D8" w:rsidRDefault="001753D4" w:rsidP="001753D4">
      <w:pPr>
        <w:spacing w:after="120"/>
      </w:pPr>
      <w:r>
        <w:t>Tonoa ngā ākonga ki te:</w:t>
      </w:r>
    </w:p>
    <w:p w14:paraId="2BD1D41C" w14:textId="77777777" w:rsidR="001753D4" w:rsidRPr="00F3609B" w:rsidRDefault="001753D4" w:rsidP="008209AE">
      <w:pPr>
        <w:pStyle w:val="ListParagraph"/>
        <w:numPr>
          <w:ilvl w:val="0"/>
          <w:numId w:val="24"/>
        </w:numPr>
        <w:spacing w:after="60"/>
        <w:ind w:left="714" w:hanging="357"/>
      </w:pPr>
      <w:r>
        <w:t xml:space="preserve">Me whakaahua te kaieke pahikara tohu ā-ringa ngaio me te whakamārama i pēhea te whakaawe i a rātau mō te whaitake o ngā tohu ā-ringa. </w:t>
      </w:r>
    </w:p>
    <w:p w14:paraId="2BC2FC9B" w14:textId="77777777" w:rsidR="001753D4" w:rsidRPr="00BD73D8" w:rsidRDefault="001753D4" w:rsidP="001753D4">
      <w:pPr>
        <w:pStyle w:val="ListParagraph"/>
        <w:numPr>
          <w:ilvl w:val="0"/>
          <w:numId w:val="24"/>
        </w:numPr>
        <w:spacing w:after="120"/>
      </w:pPr>
      <w:r>
        <w:t>Whakaahuahia te kaieke pahikara whakahē i ngā tohu ā-ringa.  He aha te take i ākiritia e rātau ngā tohu ā-ringa ina eke pahikara? Me ohia manomano ngā ariā mō tētahi rārangi tukutuku. Hei tauira:</w:t>
      </w:r>
    </w:p>
    <w:p w14:paraId="72619641" w14:textId="77777777" w:rsidR="001753D4" w:rsidRPr="00BD73D8" w:rsidRDefault="001753D4" w:rsidP="001753D4">
      <w:pPr>
        <w:spacing w:after="120"/>
      </w:pPr>
      <w:r>
        <w:lastRenderedPageBreak/>
        <w:t>Wāhanga 1. Te ao o ia rā o tō kaieke pahikara i mua i te āhuatanga i tahuri ai ia ki te whakamahi me te taunaki i ngā tohu ā-ringa.</w:t>
      </w:r>
    </w:p>
    <w:p w14:paraId="24CE348D" w14:textId="77777777" w:rsidR="001753D4" w:rsidRPr="00BD73D8" w:rsidRDefault="001753D4" w:rsidP="001753D4">
      <w:pPr>
        <w:spacing w:after="120"/>
      </w:pPr>
      <w:r>
        <w:t>Wāhanga 2. Ngā uauatanga ka pā ki tō kaieke pahikara me te ngana ki te whakaawe i ētahi atu kia whakamahia ngā tohu ā-ringa ina eke pahikara.</w:t>
      </w:r>
    </w:p>
    <w:p w14:paraId="15C2BF4C" w14:textId="77777777" w:rsidR="001753D4" w:rsidRDefault="001753D4" w:rsidP="001753D4">
      <w:pPr>
        <w:spacing w:after="120"/>
      </w:pPr>
      <w:r>
        <w:t xml:space="preserve">Wāhanga 3. Te wāhi hurihanga i roto i te kōrero - e whai hua ai ngā whakapau kaha (kāore rānei) o tō kaieke pahikara ki te whakaawe i ētahi atu ki te whakamahi tohu ā-ringa kia noho haumaru. </w:t>
      </w:r>
    </w:p>
    <w:p w14:paraId="126CD9B2" w14:textId="77777777" w:rsidR="001753D4" w:rsidRDefault="001753D4" w:rsidP="001753D4">
      <w:pPr>
        <w:spacing w:after="120"/>
      </w:pPr>
      <w:r>
        <w:t>Whamamaheretia ō tāpare i mua i te tīmata.</w:t>
      </w:r>
    </w:p>
    <w:p w14:paraId="74E83630" w14:textId="77777777" w:rsidR="001753D4" w:rsidRPr="00BD73D8" w:rsidRDefault="001753D4" w:rsidP="001753D4">
      <w:pPr>
        <w:spacing w:after="120"/>
        <w:ind w:left="360"/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986"/>
        <w:gridCol w:w="2106"/>
        <w:gridCol w:w="2106"/>
        <w:gridCol w:w="2106"/>
        <w:gridCol w:w="1294"/>
      </w:tblGrid>
      <w:tr w:rsidR="001753D4" w:rsidRPr="00BD73D8" w14:paraId="7117A49B" w14:textId="77777777" w:rsidTr="008C5E25">
        <w:trPr>
          <w:jc w:val="center"/>
        </w:trPr>
        <w:tc>
          <w:tcPr>
            <w:tcW w:w="838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3B5F1" w14:textId="77777777" w:rsidR="001753D4" w:rsidRPr="00BD73D8" w:rsidRDefault="001753D4" w:rsidP="001753D4">
            <w:pPr>
              <w:spacing w:after="120"/>
            </w:pPr>
            <w:r>
              <w:t>Te whakamahi tohu ā-ringa</w:t>
            </w:r>
          </w:p>
        </w:tc>
      </w:tr>
      <w:tr w:rsidR="001753D4" w:rsidRPr="00BD73D8" w14:paraId="7551A3C0" w14:textId="77777777" w:rsidTr="008C5E25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2C825" w14:textId="77777777" w:rsidR="001753D4" w:rsidRPr="00BD73D8" w:rsidRDefault="001753D4" w:rsidP="001753D4">
            <w:pPr>
              <w:spacing w:after="120"/>
            </w:pPr>
            <w:r>
              <w:t>Tāpare</w:t>
            </w: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4F467" w14:textId="77777777" w:rsidR="001753D4" w:rsidRPr="00BD73D8" w:rsidRDefault="001753D4" w:rsidP="001753D4">
            <w:pPr>
              <w:spacing w:after="120"/>
            </w:pPr>
            <w:r>
              <w:t>Ka aha</w:t>
            </w: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0FFC3" w14:textId="77777777" w:rsidR="001753D4" w:rsidRPr="00BD73D8" w:rsidRDefault="001753D4" w:rsidP="001753D4">
            <w:pPr>
              <w:spacing w:after="120"/>
            </w:pPr>
            <w:r>
              <w:t xml:space="preserve">Ngā kaieke pahikara </w:t>
            </w: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0CEDB" w14:textId="77777777" w:rsidR="001753D4" w:rsidRPr="00BD73D8" w:rsidRDefault="001753D4" w:rsidP="001753D4">
            <w:pPr>
              <w:spacing w:after="120"/>
            </w:pPr>
            <w:r>
              <w:t>Ngā tautuhinga me ngā taputapu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C7A6F" w14:textId="77777777" w:rsidR="001753D4" w:rsidRPr="00BD73D8" w:rsidRDefault="001753D4" w:rsidP="001753D4">
            <w:pPr>
              <w:spacing w:after="120"/>
            </w:pPr>
            <w:r>
              <w:t>Whakaupoko</w:t>
            </w:r>
          </w:p>
        </w:tc>
      </w:tr>
      <w:tr w:rsidR="001753D4" w:rsidRPr="00BD73D8" w14:paraId="21A6CB45" w14:textId="77777777" w:rsidTr="008C5E25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3FC20" w14:textId="77777777" w:rsidR="001753D4" w:rsidRPr="00BD73D8" w:rsidRDefault="001753D4" w:rsidP="001753D4">
            <w:pPr>
              <w:spacing w:after="120"/>
            </w:pPr>
            <w:r>
              <w:t>Wāhanga 1</w:t>
            </w: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C4FBD" w14:textId="77777777" w:rsidR="001753D4" w:rsidRPr="00BD73D8" w:rsidRDefault="001753D4" w:rsidP="001753D4">
            <w:pPr>
              <w:spacing w:after="120"/>
            </w:pPr>
          </w:p>
          <w:p w14:paraId="23BBBFA8" w14:textId="77777777" w:rsidR="001753D4" w:rsidRPr="00BD73D8" w:rsidRDefault="001753D4" w:rsidP="001753D4">
            <w:pPr>
              <w:spacing w:after="120"/>
            </w:pPr>
          </w:p>
          <w:p w14:paraId="74B45A22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2BCD8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372EE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CBA61" w14:textId="77777777" w:rsidR="001753D4" w:rsidRPr="00BD73D8" w:rsidRDefault="001753D4" w:rsidP="001753D4">
            <w:pPr>
              <w:spacing w:after="120"/>
            </w:pPr>
          </w:p>
        </w:tc>
      </w:tr>
      <w:tr w:rsidR="001753D4" w:rsidRPr="00BD73D8" w14:paraId="7C4DC2AE" w14:textId="77777777" w:rsidTr="008C5E25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0DA1B" w14:textId="77777777" w:rsidR="001753D4" w:rsidRPr="00BD73D8" w:rsidRDefault="001753D4" w:rsidP="001753D4">
            <w:pPr>
              <w:spacing w:after="120"/>
            </w:pPr>
            <w:r>
              <w:t>Wāhanga  2</w:t>
            </w: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BEE96" w14:textId="77777777" w:rsidR="001753D4" w:rsidRPr="00BD73D8" w:rsidRDefault="001753D4" w:rsidP="001753D4">
            <w:pPr>
              <w:spacing w:after="120"/>
            </w:pPr>
          </w:p>
          <w:p w14:paraId="2D0CD3D9" w14:textId="77777777" w:rsidR="001753D4" w:rsidRPr="00BD73D8" w:rsidRDefault="001753D4" w:rsidP="001753D4">
            <w:pPr>
              <w:spacing w:after="120"/>
            </w:pPr>
          </w:p>
          <w:p w14:paraId="60280020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9B2B9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A6104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88908" w14:textId="77777777" w:rsidR="001753D4" w:rsidRPr="00BD73D8" w:rsidRDefault="001753D4" w:rsidP="001753D4">
            <w:pPr>
              <w:spacing w:after="120"/>
            </w:pPr>
          </w:p>
        </w:tc>
      </w:tr>
      <w:tr w:rsidR="001753D4" w:rsidRPr="00BD73D8" w14:paraId="2A802857" w14:textId="77777777" w:rsidTr="008C5E25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2980D" w14:textId="77777777" w:rsidR="001753D4" w:rsidRPr="00BD73D8" w:rsidRDefault="001753D4" w:rsidP="001753D4">
            <w:pPr>
              <w:spacing w:after="120"/>
            </w:pPr>
            <w:r>
              <w:t>Wāhanga 3</w:t>
            </w: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01AE5" w14:textId="77777777" w:rsidR="001753D4" w:rsidRPr="00BD73D8" w:rsidRDefault="001753D4" w:rsidP="001753D4">
            <w:pPr>
              <w:spacing w:after="120"/>
            </w:pPr>
          </w:p>
          <w:p w14:paraId="4D147372" w14:textId="77777777" w:rsidR="001753D4" w:rsidRPr="00BD73D8" w:rsidRDefault="001753D4" w:rsidP="001753D4">
            <w:pPr>
              <w:spacing w:after="120"/>
            </w:pPr>
          </w:p>
          <w:p w14:paraId="249DB55B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32ED6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2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8AC39" w14:textId="77777777" w:rsidR="001753D4" w:rsidRPr="00BD73D8" w:rsidRDefault="001753D4" w:rsidP="001753D4">
            <w:pPr>
              <w:spacing w:after="120"/>
            </w:pP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3D06F" w14:textId="77777777" w:rsidR="001753D4" w:rsidRPr="00BD73D8" w:rsidRDefault="001753D4" w:rsidP="001753D4">
            <w:pPr>
              <w:spacing w:after="120"/>
            </w:pPr>
          </w:p>
        </w:tc>
      </w:tr>
    </w:tbl>
    <w:p w14:paraId="1198484E" w14:textId="77777777" w:rsidR="001753D4" w:rsidRPr="00BD73D8" w:rsidRDefault="001753D4" w:rsidP="001753D4">
      <w:pPr>
        <w:spacing w:after="120"/>
      </w:pPr>
    </w:p>
    <w:p w14:paraId="1A1AA2BE" w14:textId="77777777" w:rsidR="001753D4" w:rsidRDefault="001753D4" w:rsidP="001753D4">
      <w:pPr>
        <w:spacing w:after="120"/>
      </w:pPr>
      <w:r>
        <w:t>Me whakamahi ngā nūpepa nui hei tuhi ā-ringa i ngā pūtau ki tō tātauira whārangi kōmeke, te waihanga rānei i tētahi tātauira mā te whakamahi i a Microsoft Word.</w:t>
      </w:r>
    </w:p>
    <w:p w14:paraId="0AE214AA" w14:textId="77777777" w:rsidR="001753D4" w:rsidRPr="00BD73D8" w:rsidRDefault="001753D4" w:rsidP="001753D4">
      <w:pPr>
        <w:spacing w:after="120"/>
      </w:pPr>
      <w:r>
        <w:t>Mēnā e wātea ana ngā rauemi tuihono, ka taea anō e ngā ākonga te tiro tuihono ki ngā tātauira pukapuka kōmeke maha ka taea te tikiake.</w:t>
      </w:r>
    </w:p>
    <w:p w14:paraId="1E3F75BB" w14:textId="77777777" w:rsidR="001753D4" w:rsidRPr="00BD73D8" w:rsidRDefault="00000000" w:rsidP="001753D4">
      <w:pPr>
        <w:spacing w:after="120"/>
      </w:pPr>
      <w:hyperlink r:id="rId22" w:history="1">
        <w:r w:rsidR="00D61C8F">
          <w:rPr>
            <w:rStyle w:val="Hyperlink"/>
          </w:rPr>
          <w:t>Comic Strip Template Resources TES</w:t>
        </w:r>
      </w:hyperlink>
      <w:r w:rsidR="00D61C8F">
        <w:t xml:space="preserve"> </w:t>
      </w:r>
    </w:p>
    <w:p w14:paraId="039454B7" w14:textId="77777777" w:rsidR="001753D4" w:rsidRDefault="00000000" w:rsidP="001753D4">
      <w:pPr>
        <w:spacing w:after="120"/>
      </w:pPr>
      <w:hyperlink r:id="rId23" w:history="1">
        <w:r w:rsidR="00D61C8F">
          <w:rPr>
            <w:rStyle w:val="Hyperlink"/>
          </w:rPr>
          <w:t>Me pēhea e hanga i tētahi pukapuka pakiwaituhi ki Microsoft Word</w:t>
        </w:r>
      </w:hyperlink>
      <w:r w:rsidR="00D61C8F">
        <w:t xml:space="preserve"> </w:t>
      </w:r>
    </w:p>
    <w:p w14:paraId="6C82926C" w14:textId="77777777" w:rsidR="001753D4" w:rsidRPr="00BD73D8" w:rsidRDefault="001753D4" w:rsidP="001753D4">
      <w:pPr>
        <w:spacing w:after="120"/>
      </w:pPr>
      <w:r>
        <w:t>He ngahau anō ngā kaihanga pukapuka kōmeke pāhekoheko me ngā kaituhi pukapuka pūrākau e whai ake.</w:t>
      </w:r>
    </w:p>
    <w:p w14:paraId="68381DF0" w14:textId="77777777" w:rsidR="001753D4" w:rsidRPr="00BD73D8" w:rsidRDefault="00000000" w:rsidP="001753D4">
      <w:pPr>
        <w:spacing w:after="120"/>
      </w:pPr>
      <w:hyperlink r:id="rId24" w:history="1">
        <w:r w:rsidR="00D61C8F">
          <w:rPr>
            <w:rStyle w:val="Hyperlink"/>
          </w:rPr>
          <w:t>Read Write Think: Online Comic Creator</w:t>
        </w:r>
      </w:hyperlink>
    </w:p>
    <w:p w14:paraId="4BE15ED2" w14:textId="50369504" w:rsidR="001753D4" w:rsidRPr="00BD73D8" w:rsidRDefault="00000000" w:rsidP="001753D4">
      <w:pPr>
        <w:spacing w:after="120"/>
        <w:rPr>
          <w:u w:val="single"/>
        </w:rPr>
      </w:pPr>
      <w:hyperlink r:id="rId25" w:history="1">
        <w:r w:rsidR="00D61C8F">
          <w:rPr>
            <w:rStyle w:val="Hyperlink"/>
          </w:rPr>
          <w:t>Storybird</w:t>
        </w:r>
      </w:hyperlink>
    </w:p>
    <w:p w14:paraId="1FFF87F1" w14:textId="77777777" w:rsidR="001753D4" w:rsidRPr="00BD73D8" w:rsidRDefault="001753D4" w:rsidP="001753D4">
      <w:pPr>
        <w:spacing w:after="120"/>
      </w:pPr>
      <w:r>
        <w:t>Me tono whakahokinga kōrero me te tuku whakaaro hei whakapai ake i te papa kōrero pukapuka kōmeke hukihuki. Whakamahia ngā whakaritenga angitu me ngā āki whakahokinga kōrero hei tuku whakahokinga kōrero mārama.</w:t>
      </w:r>
    </w:p>
    <w:p w14:paraId="290EE060" w14:textId="77777777" w:rsidR="001753D4" w:rsidRPr="00BD73D8" w:rsidRDefault="001753D4" w:rsidP="001753D4">
      <w:pPr>
        <w:spacing w:after="120"/>
      </w:pPr>
      <w:r>
        <w:t>Ngā āki whakahokinga kōrero mā ngā ākonga</w:t>
      </w:r>
    </w:p>
    <w:p w14:paraId="3AC282B7" w14:textId="77777777" w:rsidR="001753D4" w:rsidRPr="00BD73D8" w:rsidRDefault="001753D4" w:rsidP="001753D4">
      <w:pPr>
        <w:numPr>
          <w:ilvl w:val="1"/>
          <w:numId w:val="19"/>
        </w:numPr>
        <w:spacing w:after="120"/>
      </w:pPr>
      <w:r>
        <w:t xml:space="preserve">I pai ki ahau… </w:t>
      </w:r>
    </w:p>
    <w:p w14:paraId="531D7707" w14:textId="77777777" w:rsidR="001753D4" w:rsidRPr="00BD73D8" w:rsidRDefault="001753D4" w:rsidP="001753D4">
      <w:pPr>
        <w:numPr>
          <w:ilvl w:val="1"/>
          <w:numId w:val="19"/>
        </w:numPr>
        <w:spacing w:after="120"/>
      </w:pPr>
      <w:r>
        <w:t>I ako ahau i te …. mai i tēnei.</w:t>
      </w:r>
    </w:p>
    <w:p w14:paraId="2C6C2B80" w14:textId="77777777" w:rsidR="001753D4" w:rsidRPr="00BD73D8" w:rsidRDefault="001753D4" w:rsidP="001753D4">
      <w:pPr>
        <w:numPr>
          <w:ilvl w:val="1"/>
          <w:numId w:val="19"/>
        </w:numPr>
        <w:spacing w:after="120"/>
      </w:pPr>
      <w:r>
        <w:t>Tētahi mea ka taea e koe te whakapai ake ko te ...</w:t>
      </w:r>
    </w:p>
    <w:p w14:paraId="4CCD8CD0" w14:textId="68268401" w:rsidR="00BD5E16" w:rsidRDefault="001753D4" w:rsidP="001753D4">
      <w:pPr>
        <w:numPr>
          <w:ilvl w:val="1"/>
          <w:numId w:val="19"/>
        </w:numPr>
        <w:spacing w:after="120"/>
        <w:rPr>
          <w:b/>
        </w:rPr>
      </w:pPr>
      <w:r>
        <w:t>Ā muri ake ka taea e koe te whakamātau i te ...</w:t>
      </w:r>
      <w:r>
        <w:rPr>
          <w:b/>
        </w:rPr>
        <w:t xml:space="preserve"> </w:t>
      </w:r>
    </w:p>
    <w:p w14:paraId="28A3007E" w14:textId="77777777" w:rsidR="00BD5E16" w:rsidRDefault="00BD5E16">
      <w:pPr>
        <w:rPr>
          <w:b/>
        </w:rPr>
      </w:pPr>
      <w:r>
        <w:rPr>
          <w:b/>
        </w:rPr>
        <w:br w:type="page"/>
      </w:r>
    </w:p>
    <w:p w14:paraId="049FF410" w14:textId="77777777" w:rsidR="001753D4" w:rsidRDefault="001753D4" w:rsidP="001753D4">
      <w:pPr>
        <w:pStyle w:val="Heading2"/>
        <w:spacing w:after="120"/>
      </w:pPr>
      <w:r>
        <w:lastRenderedPageBreak/>
        <w:t>Whakakapi</w:t>
      </w:r>
    </w:p>
    <w:p w14:paraId="0762BDE4" w14:textId="77777777" w:rsidR="001753D4" w:rsidRDefault="001753D4" w:rsidP="001753D4">
      <w:pPr>
        <w:spacing w:after="120"/>
        <w:rPr>
          <w:b/>
        </w:rPr>
      </w:pPr>
    </w:p>
    <w:p w14:paraId="721B9084" w14:textId="77777777" w:rsidR="001753D4" w:rsidRPr="00C20DAE" w:rsidRDefault="001753D4" w:rsidP="001753D4">
      <w:pPr>
        <w:pStyle w:val="Heading3"/>
        <w:spacing w:after="120"/>
      </w:pPr>
      <w:r>
        <w:t>Wāhanga Huritao</w:t>
      </w:r>
    </w:p>
    <w:p w14:paraId="26841D1A" w14:textId="77777777" w:rsidR="001753D4" w:rsidRPr="00BD73D8" w:rsidRDefault="001753D4" w:rsidP="001753D4">
      <w:pPr>
        <w:shd w:val="clear" w:color="auto" w:fill="FFFFFF" w:themeFill="background1"/>
        <w:spacing w:after="120"/>
        <w:rPr>
          <w:b/>
        </w:rPr>
      </w:pPr>
    </w:p>
    <w:p w14:paraId="355D3FBE" w14:textId="77777777" w:rsidR="001753D4" w:rsidRPr="00BD73D8" w:rsidRDefault="001753D4" w:rsidP="001753D4">
      <w:pPr>
        <w:shd w:val="clear" w:color="auto" w:fill="69BBAF"/>
        <w:spacing w:after="120"/>
      </w:pPr>
      <w:r>
        <w:t>He aha ngā mea e mōhio ana koe kāore koe i te mōhio mō te whakawhitiwhiti mā te whakamahi i ngā tohu ā-ringa ina eke pahikara?</w:t>
      </w:r>
    </w:p>
    <w:p w14:paraId="556338EF" w14:textId="77777777" w:rsidR="001753D4" w:rsidRPr="00BD73D8" w:rsidRDefault="001753D4" w:rsidP="001753D4">
      <w:pPr>
        <w:shd w:val="clear" w:color="auto" w:fill="69BBAF"/>
        <w:spacing w:after="120"/>
      </w:pPr>
      <w:r>
        <w:t>He aha ngā mea i ako koe he hou ki a koe mō te whakawhtiwhiti mā ngā tohu ā-ringa ina eke pahikara?</w:t>
      </w:r>
    </w:p>
    <w:p w14:paraId="5A8C0BA7" w14:textId="77777777" w:rsidR="001753D4" w:rsidRPr="00BD73D8" w:rsidRDefault="001753D4" w:rsidP="001753D4">
      <w:pPr>
        <w:shd w:val="clear" w:color="auto" w:fill="69BBAF"/>
        <w:spacing w:after="120"/>
      </w:pPr>
      <w:r>
        <w:t>He aha ngā mea ka whakaputa whakaaro koe mō te whakawhitiwhiti mā te whakamahi i ngā tohu ā-ringa ina eke pahikara?</w:t>
      </w:r>
    </w:p>
    <w:p w14:paraId="49A7F5E9" w14:textId="77777777" w:rsidR="001753D4" w:rsidRPr="00BD73D8" w:rsidRDefault="001753D4" w:rsidP="001753D4">
      <w:pPr>
        <w:shd w:val="clear" w:color="auto" w:fill="69BBAF"/>
        <w:spacing w:after="120"/>
      </w:pPr>
      <w:r>
        <w:t>Whakamahia ngā urupare a ngā ākonga hei tuku whakatau mō ngā wāhanga whai ake.</w:t>
      </w:r>
    </w:p>
    <w:p w14:paraId="32E1B141" w14:textId="77777777" w:rsidR="001753D4" w:rsidRPr="00BD73D8" w:rsidRDefault="001753D4" w:rsidP="001753D4">
      <w:pPr>
        <w:spacing w:after="120"/>
        <w:rPr>
          <w:b/>
          <w:iCs/>
        </w:rPr>
      </w:pPr>
    </w:p>
    <w:p w14:paraId="1759D5C5" w14:textId="77777777" w:rsidR="001753D4" w:rsidRPr="00A3410E" w:rsidRDefault="001753D4" w:rsidP="001753D4">
      <w:pPr>
        <w:pStyle w:val="Heading3"/>
        <w:spacing w:after="120"/>
      </w:pPr>
      <w:r>
        <w:t xml:space="preserve">Rūpiki aromatawai-whaiaro hira </w:t>
      </w:r>
    </w:p>
    <w:p w14:paraId="6C6AA128" w14:textId="77777777" w:rsidR="001753D4" w:rsidRPr="00A3410E" w:rsidRDefault="001753D4" w:rsidP="001753D4">
      <w:pPr>
        <w:spacing w:after="120"/>
        <w:rPr>
          <w:b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8" w:space="0" w:color="000000"/>
          <w:insideV w:val="single" w:sz="8" w:space="0" w:color="000000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29"/>
        <w:gridCol w:w="1674"/>
        <w:gridCol w:w="1811"/>
        <w:gridCol w:w="1708"/>
        <w:gridCol w:w="1793"/>
      </w:tblGrid>
      <w:tr w:rsidR="001753D4" w:rsidRPr="00A3410E" w14:paraId="5E73093B" w14:textId="77777777" w:rsidTr="00D61C8F">
        <w:trPr>
          <w:trHeight w:val="66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69BBA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B57D62" w14:textId="77777777" w:rsidR="001753D4" w:rsidRPr="00A3410E" w:rsidRDefault="001753D4" w:rsidP="001753D4">
            <w:pPr>
              <w:spacing w:after="120"/>
              <w:rPr>
                <w:b/>
                <w:bCs/>
              </w:rPr>
            </w:pPr>
            <w:r>
              <w:rPr>
                <w:b/>
              </w:rPr>
              <w:t>Whakaaroaro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9BBA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97EA33" w14:textId="77777777" w:rsidR="001753D4" w:rsidRPr="00A3410E" w:rsidRDefault="001753D4" w:rsidP="001753D4">
            <w:pPr>
              <w:spacing w:after="120"/>
              <w:rPr>
                <w:b/>
                <w:bCs/>
              </w:rPr>
            </w:pPr>
            <w:r>
              <w:rPr>
                <w:b/>
              </w:rPr>
              <w:t>Whakahaere whaiaro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9BBA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0078F2" w14:textId="77777777" w:rsidR="001753D4" w:rsidRPr="00A3410E" w:rsidRDefault="001753D4" w:rsidP="001753D4">
            <w:pPr>
              <w:spacing w:after="120"/>
              <w:rPr>
                <w:b/>
                <w:bCs/>
              </w:rPr>
            </w:pPr>
            <w:r>
              <w:rPr>
                <w:b/>
              </w:rPr>
              <w:t>Te whakauru me te tautoko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9BBA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2CD4A0" w14:textId="77777777" w:rsidR="001753D4" w:rsidRPr="00A3410E" w:rsidRDefault="001753D4" w:rsidP="001753D4">
            <w:pPr>
              <w:spacing w:after="120"/>
              <w:rPr>
                <w:b/>
                <w:bCs/>
              </w:rPr>
            </w:pPr>
            <w:r>
              <w:rPr>
                <w:b/>
              </w:rPr>
              <w:t>Te whai pānga ki ētahi atu</w:t>
            </w:r>
          </w:p>
        </w:tc>
        <w:tc>
          <w:tcPr>
            <w:tcW w:w="0" w:type="auto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69BBA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E5C993" w14:textId="77777777" w:rsidR="001753D4" w:rsidRPr="00A3410E" w:rsidRDefault="001753D4" w:rsidP="001753D4">
            <w:pPr>
              <w:spacing w:after="120"/>
              <w:rPr>
                <w:b/>
                <w:bCs/>
              </w:rPr>
            </w:pPr>
            <w:r>
              <w:rPr>
                <w:b/>
              </w:rPr>
              <w:t>Te whakamahi tohu reo me ngā kupu</w:t>
            </w:r>
          </w:p>
        </w:tc>
      </w:tr>
      <w:tr w:rsidR="001753D4" w:rsidRPr="00A3410E" w14:paraId="03C56FC6" w14:textId="77777777" w:rsidTr="008C5E25">
        <w:tc>
          <w:tcPr>
            <w:tcW w:w="0" w:type="auto"/>
            <w:tcBorders>
              <w:top w:val="single" w:sz="8" w:space="0" w:color="000000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360DCC" w14:textId="77777777" w:rsidR="001753D4" w:rsidRPr="00A3410E" w:rsidRDefault="001753D4" w:rsidP="001753D4">
            <w:pPr>
              <w:spacing w:after="120"/>
              <w:rPr>
                <w:bCs/>
              </w:rPr>
            </w:pPr>
            <w:r>
              <w:t>Whakapakaritia te kanohi arohaehae (arokā wāhitanga) mō ngā wāhi me ngā mahi kāore i te haumaru ina pahikara ana koe.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BC447D" w14:textId="77777777" w:rsidR="001753D4" w:rsidRPr="00A3410E" w:rsidRDefault="001753D4" w:rsidP="001753D4">
            <w:pPr>
              <w:spacing w:after="120"/>
              <w:rPr>
                <w:bCs/>
              </w:rPr>
            </w:pPr>
            <w:r>
              <w:t xml:space="preserve">Kia tika te āhua i a koe i runga pahikara, i waenga pahikara hoki. </w:t>
            </w:r>
          </w:p>
          <w:p w14:paraId="239C7981" w14:textId="77777777" w:rsidR="001753D4" w:rsidRPr="00A3410E" w:rsidRDefault="001753D4" w:rsidP="001753D4">
            <w:pPr>
              <w:spacing w:after="120"/>
              <w:rPr>
                <w:bCs/>
              </w:rPr>
            </w:pPr>
            <w:r>
              <w:t>Ko te āhua me te wairua pai ko te whakaū kia 'ngahau te eke pahikara me ngā wāhi haumaru'.</w:t>
            </w:r>
          </w:p>
          <w:p w14:paraId="44EE1AB6" w14:textId="77777777" w:rsidR="001753D4" w:rsidRPr="00A3410E" w:rsidRDefault="001753D4" w:rsidP="001753D4">
            <w:pPr>
              <w:spacing w:after="120"/>
              <w:rPr>
                <w:bCs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839194" w14:textId="77777777" w:rsidR="001753D4" w:rsidRPr="00A3410E" w:rsidRDefault="001753D4" w:rsidP="001753D4">
            <w:pPr>
              <w:spacing w:after="120"/>
              <w:rPr>
                <w:bCs/>
              </w:rPr>
            </w:pPr>
            <w:r>
              <w:t>Te whakaatu mōhio ki ngā take paetata mō te eke pahikara.</w:t>
            </w:r>
          </w:p>
          <w:p w14:paraId="3B74D653" w14:textId="77777777" w:rsidR="001753D4" w:rsidRPr="00A3410E" w:rsidRDefault="001753D4" w:rsidP="001753D4">
            <w:pPr>
              <w:spacing w:after="120"/>
              <w:rPr>
                <w:bCs/>
              </w:rPr>
            </w:pPr>
            <w:r>
              <w:t>Me tino whai wāhi atu ki ngā take hapori e pā ana ki te whakangahau me te noho haumaru ina eke pahikara</w:t>
            </w:r>
          </w:p>
          <w:p w14:paraId="0C4EF5DD" w14:textId="77777777" w:rsidR="001753D4" w:rsidRPr="00A3410E" w:rsidRDefault="001753D4" w:rsidP="001753D4">
            <w:pPr>
              <w:spacing w:after="120"/>
              <w:rPr>
                <w:bCs/>
              </w:rPr>
            </w:pPr>
            <w:r>
              <w:t xml:space="preserve">Te tautoko i ngā wāhi me ngā huihuinga paetata kia 'ngahau me te haumaru te eke pahikara'. 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3ACC3E" w14:textId="77777777" w:rsidR="001753D4" w:rsidRPr="00A3410E" w:rsidRDefault="001753D4" w:rsidP="001753D4">
            <w:pPr>
              <w:spacing w:after="120"/>
              <w:rPr>
                <w:bCs/>
              </w:rPr>
            </w:pPr>
            <w:r>
              <w:t>Te pāhekoheko me ētahi atu ki te waihanga i ngā wāhi pahikara 'ngahau me te haumaru' i te kura me te hapori.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BA3FC4" w14:textId="77777777" w:rsidR="001753D4" w:rsidRPr="00A3410E" w:rsidRDefault="001753D4" w:rsidP="001753D4">
            <w:pPr>
              <w:spacing w:after="120"/>
              <w:rPr>
                <w:bCs/>
              </w:rPr>
            </w:pPr>
            <w:r>
              <w:t>Te whakamāori i ngā karere i roto i ngā kōrero mō te 'eke pahikara kia ngahau me ngā wāhi haumaru'.</w:t>
            </w:r>
          </w:p>
          <w:p w14:paraId="322D027E" w14:textId="77777777" w:rsidR="001753D4" w:rsidRPr="00A3410E" w:rsidRDefault="001753D4" w:rsidP="001753D4">
            <w:pPr>
              <w:spacing w:after="120"/>
              <w:rPr>
                <w:bCs/>
              </w:rPr>
            </w:pPr>
            <w:r>
              <w:t>Te whakamahi i ngā tohu reo me ngā kupu hei whakaputa i ngā karere mō te 'ngahau o te eke pahikara me ngā wāhi haumaru'.</w:t>
            </w:r>
          </w:p>
        </w:tc>
      </w:tr>
    </w:tbl>
    <w:p w14:paraId="32763AA8" w14:textId="77777777" w:rsidR="00BD5E16" w:rsidRDefault="00BD5E16" w:rsidP="001753D4">
      <w:pPr>
        <w:spacing w:after="120"/>
        <w:rPr>
          <w:bCs/>
          <w:iCs/>
        </w:rPr>
      </w:pPr>
    </w:p>
    <w:p w14:paraId="485DA3CB" w14:textId="386915CD" w:rsidR="001753D4" w:rsidRPr="00A3410E" w:rsidRDefault="001753D4" w:rsidP="001753D4">
      <w:pPr>
        <w:spacing w:after="120"/>
        <w:rPr>
          <w:bCs/>
        </w:rPr>
      </w:pPr>
      <w:r>
        <w:t>Mō ētahi atu kōrero mō ngā rūpiki aromatawai-whaiaro hira, tirohia te Āpitihanga B.</w:t>
      </w:r>
    </w:p>
    <w:p w14:paraId="4B618AAC" w14:textId="77777777" w:rsidR="001753D4" w:rsidRPr="00BD73D8" w:rsidRDefault="001753D4" w:rsidP="001753D4">
      <w:pPr>
        <w:spacing w:after="120"/>
        <w:rPr>
          <w:b/>
        </w:rPr>
      </w:pPr>
    </w:p>
    <w:p w14:paraId="7811BFD9" w14:textId="77777777" w:rsidR="001753D4" w:rsidRPr="00BD73D8" w:rsidRDefault="001753D4" w:rsidP="001753D4">
      <w:pPr>
        <w:spacing w:after="120"/>
      </w:pPr>
    </w:p>
    <w:sectPr w:rsidR="001753D4" w:rsidRPr="00BD73D8" w:rsidSect="007C5E57">
      <w:headerReference w:type="default" r:id="rId26"/>
      <w:footerReference w:type="even" r:id="rId27"/>
      <w:footerReference w:type="default" r:id="rId28"/>
      <w:footerReference w:type="first" r:id="rId29"/>
      <w:pgSz w:w="11900" w:h="16840" w:code="9"/>
      <w:pgMar w:top="1701" w:right="1440" w:bottom="1701" w:left="144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E14F99" w14:textId="77777777" w:rsidR="00B111FA" w:rsidRDefault="00B111FA" w:rsidP="003F6EDA">
      <w:r>
        <w:separator/>
      </w:r>
    </w:p>
  </w:endnote>
  <w:endnote w:type="continuationSeparator" w:id="0">
    <w:p w14:paraId="01ECD774" w14:textId="77777777" w:rsidR="00B111FA" w:rsidRDefault="00B111FA" w:rsidP="003F6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4123FF" w14:textId="77777777" w:rsidR="00E42B11" w:rsidRDefault="00E42B11" w:rsidP="006E79AA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40EAD67" w14:textId="77777777" w:rsidR="00E42B11" w:rsidRDefault="00E42B1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024BB5" w14:textId="77777777" w:rsidR="00051157" w:rsidRPr="00B557DE" w:rsidRDefault="00DB3B0E" w:rsidP="007C5E57">
    <w:pPr>
      <w:pStyle w:val="Footer"/>
      <w:pBdr>
        <w:top w:val="single" w:sz="4" w:space="1" w:color="A6A6A6" w:themeColor="background1" w:themeShade="A6"/>
      </w:pBdr>
      <w:tabs>
        <w:tab w:val="clear" w:pos="8640"/>
        <w:tab w:val="right" w:pos="9000"/>
      </w:tabs>
      <w:ind w:right="20"/>
      <w:rPr>
        <w:sz w:val="16"/>
        <w:szCs w:val="16"/>
      </w:rPr>
    </w:pPr>
    <w:r>
      <w:rPr>
        <w:noProof/>
      </w:rPr>
      <w:drawing>
        <wp:inline distT="0" distB="0" distL="0" distR="0" wp14:anchorId="63C2B4FC" wp14:editId="3FA61B50">
          <wp:extent cx="1128730" cy="350875"/>
          <wp:effectExtent l="0" t="0" r="635" b="0"/>
          <wp:docPr id="7" name="Picture 7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Waka-Kotahi_RGB_BLU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28730" cy="3508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51157" w:rsidRPr="00B557DE">
      <w:rPr>
        <w:sz w:val="16"/>
        <w:szCs w:val="16"/>
      </w:rPr>
      <w:tab/>
    </w:r>
    <w:r w:rsidR="007C5E57">
      <w:rPr>
        <w:sz w:val="16"/>
        <w:szCs w:val="16"/>
      </w:rPr>
      <w:fldChar w:fldCharType="begin"/>
    </w:r>
    <w:r w:rsidR="007C5E57">
      <w:rPr>
        <w:sz w:val="16"/>
        <w:szCs w:val="16"/>
      </w:rPr>
      <w:instrText xml:space="preserve"> PAGE  \* Arabic  \* MERGEFORMAT </w:instrText>
    </w:r>
    <w:r w:rsidR="007C5E57">
      <w:rPr>
        <w:sz w:val="16"/>
        <w:szCs w:val="16"/>
      </w:rPr>
      <w:fldChar w:fldCharType="separate"/>
    </w:r>
    <w:r>
      <w:rPr>
        <w:sz w:val="16"/>
      </w:rPr>
      <w:t>1</w:t>
    </w:r>
    <w:r w:rsidR="007C5E57">
      <w:rPr>
        <w:sz w:val="16"/>
        <w:szCs w:val="16"/>
      </w:rPr>
      <w:fldChar w:fldCharType="end"/>
    </w:r>
    <w:r w:rsidR="007C5E57">
      <w:rPr>
        <w:sz w:val="16"/>
        <w:szCs w:val="16"/>
      </w:rPr>
      <w:tab/>
    </w:r>
    <w:r>
      <w:rPr>
        <w:noProof/>
      </w:rPr>
      <w:drawing>
        <wp:inline distT="0" distB="0" distL="0" distR="0" wp14:anchorId="627297E3" wp14:editId="6139D8C6">
          <wp:extent cx="786809" cy="296842"/>
          <wp:effectExtent l="0" t="0" r="0" b="8255"/>
          <wp:docPr id="3" name="Picture 3" descr="A picture containing text,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NZGovt-logo-compact-wordmark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12142" cy="3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4291F8" w14:textId="77777777" w:rsidR="00A6688F" w:rsidRDefault="00A6688F" w:rsidP="00A6688F">
    <w:pPr>
      <w:pStyle w:val="Footer"/>
      <w:ind w:left="-567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33E00B2" wp14:editId="7CAD5B31">
          <wp:simplePos x="0" y="0"/>
          <wp:positionH relativeFrom="margin">
            <wp:align>center</wp:align>
          </wp:positionH>
          <wp:positionV relativeFrom="paragraph">
            <wp:posOffset>-1374775</wp:posOffset>
          </wp:positionV>
          <wp:extent cx="6645179" cy="1382400"/>
          <wp:effectExtent l="0" t="0" r="3810" b="8255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SWord templates_title foote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5179" cy="138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C935D0" w14:textId="77777777" w:rsidR="00B111FA" w:rsidRDefault="00B111FA" w:rsidP="003F6EDA">
      <w:r>
        <w:separator/>
      </w:r>
    </w:p>
  </w:footnote>
  <w:footnote w:type="continuationSeparator" w:id="0">
    <w:p w14:paraId="40805D3E" w14:textId="77777777" w:rsidR="00B111FA" w:rsidRDefault="00B111FA" w:rsidP="003F6E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BC5B83" w14:textId="77777777" w:rsidR="002947D7" w:rsidRDefault="00822E75" w:rsidP="007C5E57">
    <w:pPr>
      <w:pStyle w:val="Header"/>
      <w:tabs>
        <w:tab w:val="clear" w:pos="8640"/>
        <w:tab w:val="right" w:pos="8931"/>
      </w:tabs>
    </w:pPr>
    <w:r>
      <w:rPr>
        <w:noProof/>
      </w:rPr>
      <w:drawing>
        <wp:anchor distT="0" distB="0" distL="114300" distR="114300" simplePos="0" relativeHeight="251659264" behindDoc="1" locked="0" layoutInCell="1" allowOverlap="1" wp14:anchorId="34369DA0" wp14:editId="2E49E429">
          <wp:simplePos x="0" y="0"/>
          <wp:positionH relativeFrom="margin">
            <wp:align>center</wp:align>
          </wp:positionH>
          <wp:positionV relativeFrom="paragraph">
            <wp:posOffset>2944</wp:posOffset>
          </wp:positionV>
          <wp:extent cx="6921500" cy="487045"/>
          <wp:effectExtent l="0" t="0" r="0" b="825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keReadyWord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21500" cy="4870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01E86FA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8"/>
    <w:multiLevelType w:val="singleLevel"/>
    <w:tmpl w:val="167259E6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FFFFFF89"/>
    <w:multiLevelType w:val="singleLevel"/>
    <w:tmpl w:val="3CB0BB4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61E25C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7123F7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7653AE2"/>
    <w:multiLevelType w:val="hybridMultilevel"/>
    <w:tmpl w:val="3F6227CE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E5592B"/>
    <w:multiLevelType w:val="hybridMultilevel"/>
    <w:tmpl w:val="5908E98C"/>
    <w:lvl w:ilvl="0" w:tplc="401CCEDC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D94969"/>
    <w:multiLevelType w:val="multilevel"/>
    <w:tmpl w:val="4F9EDE70"/>
    <w:styleLink w:val="NumberList1"/>
    <w:lvl w:ilvl="0">
      <w:start w:val="1"/>
      <w:numFmt w:val="decimal"/>
      <w:lvlText w:val="%1."/>
      <w:lvlJc w:val="left"/>
      <w:pPr>
        <w:ind w:left="1080" w:hanging="720"/>
      </w:pPr>
      <w:rPr>
        <w:rFonts w:ascii="Calibri" w:hAnsi="Calibri" w:hint="default"/>
        <w:b w:val="0"/>
        <w:i w:val="0"/>
        <w:color w:val="262626" w:themeColor="text1" w:themeTint="D9"/>
        <w:sz w:val="20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ascii="Calibri" w:hAnsi="Calibri" w:hint="default"/>
        <w:b w:val="0"/>
        <w:i w:val="0"/>
        <w:sz w:val="2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ascii="Calibri" w:hAnsi="Calibri" w:hint="default"/>
        <w:b w:val="0"/>
        <w:i w:val="0"/>
        <w:sz w:val="20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8" w15:restartNumberingAfterBreak="0">
    <w:nsid w:val="2D6E0417"/>
    <w:multiLevelType w:val="hybridMultilevel"/>
    <w:tmpl w:val="41362B68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0456B1"/>
    <w:multiLevelType w:val="multilevel"/>
    <w:tmpl w:val="F776065E"/>
    <w:lvl w:ilvl="0">
      <w:start w:val="1"/>
      <w:numFmt w:val="decimal"/>
      <w:pStyle w:val="NumberBullet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1F94EBF"/>
    <w:multiLevelType w:val="multilevel"/>
    <w:tmpl w:val="DA0CA2B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1" w15:restartNumberingAfterBreak="0">
    <w:nsid w:val="34F55DCF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C53752A"/>
    <w:multiLevelType w:val="hybridMultilevel"/>
    <w:tmpl w:val="3C34F462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7C3670"/>
    <w:multiLevelType w:val="multilevel"/>
    <w:tmpl w:val="29AE713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8716AA"/>
    <w:multiLevelType w:val="hybridMultilevel"/>
    <w:tmpl w:val="7EFE5F8A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352EE6"/>
    <w:multiLevelType w:val="hybridMultilevel"/>
    <w:tmpl w:val="D180CF8E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070186B"/>
    <w:multiLevelType w:val="multilevel"/>
    <w:tmpl w:val="CF1ACB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577A1A4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5AED1107"/>
    <w:multiLevelType w:val="multilevel"/>
    <w:tmpl w:val="20C47A08"/>
    <w:styleLink w:val="Style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9" w15:restartNumberingAfterBreak="0">
    <w:nsid w:val="5BF76780"/>
    <w:multiLevelType w:val="multilevel"/>
    <w:tmpl w:val="0804E5DE"/>
    <w:lvl w:ilvl="0">
      <w:start w:val="1"/>
      <w:numFmt w:val="decimal"/>
      <w:pStyle w:val="ListNumber1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20" w15:restartNumberingAfterBreak="0">
    <w:nsid w:val="5D89083B"/>
    <w:multiLevelType w:val="hybridMultilevel"/>
    <w:tmpl w:val="DD9C68AE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7E54FF"/>
    <w:multiLevelType w:val="multilevel"/>
    <w:tmpl w:val="161C9AB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3672961"/>
    <w:multiLevelType w:val="hybridMultilevel"/>
    <w:tmpl w:val="31A6338E"/>
    <w:lvl w:ilvl="0" w:tplc="1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6D7073A"/>
    <w:multiLevelType w:val="multilevel"/>
    <w:tmpl w:val="0804E5DE"/>
    <w:styleLink w:val="Style1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24" w15:restartNumberingAfterBreak="0">
    <w:nsid w:val="6DA53494"/>
    <w:multiLevelType w:val="multilevel"/>
    <w:tmpl w:val="83002852"/>
    <w:lvl w:ilvl="0">
      <w:start w:val="1"/>
      <w:numFmt w:val="decimal"/>
      <w:pStyle w:val="NumberBullet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int="default"/>
      </w:rPr>
    </w:lvl>
  </w:abstractNum>
  <w:num w:numId="1" w16cid:durableId="1236933849">
    <w:abstractNumId w:val="6"/>
  </w:num>
  <w:num w:numId="2" w16cid:durableId="1303190118">
    <w:abstractNumId w:val="2"/>
  </w:num>
  <w:num w:numId="3" w16cid:durableId="840892632">
    <w:abstractNumId w:val="13"/>
  </w:num>
  <w:num w:numId="4" w16cid:durableId="746613340">
    <w:abstractNumId w:val="0"/>
  </w:num>
  <w:num w:numId="5" w16cid:durableId="1507478078">
    <w:abstractNumId w:val="11"/>
  </w:num>
  <w:num w:numId="6" w16cid:durableId="840654984">
    <w:abstractNumId w:val="4"/>
  </w:num>
  <w:num w:numId="7" w16cid:durableId="698436349">
    <w:abstractNumId w:val="17"/>
  </w:num>
  <w:num w:numId="8" w16cid:durableId="880747787">
    <w:abstractNumId w:val="21"/>
  </w:num>
  <w:num w:numId="9" w16cid:durableId="1315648108">
    <w:abstractNumId w:val="1"/>
  </w:num>
  <w:num w:numId="10" w16cid:durableId="1949071984">
    <w:abstractNumId w:val="9"/>
  </w:num>
  <w:num w:numId="11" w16cid:durableId="748842909">
    <w:abstractNumId w:val="3"/>
  </w:num>
  <w:num w:numId="12" w16cid:durableId="2141024353">
    <w:abstractNumId w:val="16"/>
  </w:num>
  <w:num w:numId="13" w16cid:durableId="1068308768">
    <w:abstractNumId w:val="19"/>
  </w:num>
  <w:num w:numId="14" w16cid:durableId="1895502672">
    <w:abstractNumId w:val="7"/>
  </w:num>
  <w:num w:numId="15" w16cid:durableId="1673800645">
    <w:abstractNumId w:val="23"/>
  </w:num>
  <w:num w:numId="16" w16cid:durableId="1985809866">
    <w:abstractNumId w:val="24"/>
  </w:num>
  <w:num w:numId="17" w16cid:durableId="1049649988">
    <w:abstractNumId w:val="18"/>
  </w:num>
  <w:num w:numId="18" w16cid:durableId="1021853611">
    <w:abstractNumId w:val="10"/>
  </w:num>
  <w:num w:numId="19" w16cid:durableId="1905866949">
    <w:abstractNumId w:val="15"/>
  </w:num>
  <w:num w:numId="20" w16cid:durableId="567766795">
    <w:abstractNumId w:val="5"/>
  </w:num>
  <w:num w:numId="21" w16cid:durableId="1169444365">
    <w:abstractNumId w:val="12"/>
  </w:num>
  <w:num w:numId="22" w16cid:durableId="288096645">
    <w:abstractNumId w:val="20"/>
  </w:num>
  <w:num w:numId="23" w16cid:durableId="190186917">
    <w:abstractNumId w:val="14"/>
  </w:num>
  <w:num w:numId="24" w16cid:durableId="986471835">
    <w:abstractNumId w:val="8"/>
  </w:num>
  <w:num w:numId="25" w16cid:durableId="1010986604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422D"/>
    <w:rsid w:val="00023D11"/>
    <w:rsid w:val="00051157"/>
    <w:rsid w:val="000A0E41"/>
    <w:rsid w:val="000C54EF"/>
    <w:rsid w:val="001753D4"/>
    <w:rsid w:val="00191070"/>
    <w:rsid w:val="001F3F68"/>
    <w:rsid w:val="00222ABE"/>
    <w:rsid w:val="00245B49"/>
    <w:rsid w:val="002947D7"/>
    <w:rsid w:val="002C7EA6"/>
    <w:rsid w:val="00332021"/>
    <w:rsid w:val="00347789"/>
    <w:rsid w:val="003F6EDA"/>
    <w:rsid w:val="004508CB"/>
    <w:rsid w:val="0045112D"/>
    <w:rsid w:val="004E196E"/>
    <w:rsid w:val="00524F14"/>
    <w:rsid w:val="00540E32"/>
    <w:rsid w:val="005679BF"/>
    <w:rsid w:val="005A1A9B"/>
    <w:rsid w:val="006839E1"/>
    <w:rsid w:val="006F38CB"/>
    <w:rsid w:val="0072467C"/>
    <w:rsid w:val="00745BEC"/>
    <w:rsid w:val="00787FB3"/>
    <w:rsid w:val="007911FB"/>
    <w:rsid w:val="007C5E57"/>
    <w:rsid w:val="008209AE"/>
    <w:rsid w:val="00822E75"/>
    <w:rsid w:val="0085422D"/>
    <w:rsid w:val="0087427B"/>
    <w:rsid w:val="008A28D0"/>
    <w:rsid w:val="00904BC3"/>
    <w:rsid w:val="0096784A"/>
    <w:rsid w:val="00A30815"/>
    <w:rsid w:val="00A3489C"/>
    <w:rsid w:val="00A6688F"/>
    <w:rsid w:val="00A95D52"/>
    <w:rsid w:val="00AE4B08"/>
    <w:rsid w:val="00B111FA"/>
    <w:rsid w:val="00B557DE"/>
    <w:rsid w:val="00BD5E16"/>
    <w:rsid w:val="00D0090F"/>
    <w:rsid w:val="00D61C8F"/>
    <w:rsid w:val="00DB3B0E"/>
    <w:rsid w:val="00DC77B3"/>
    <w:rsid w:val="00DD1D15"/>
    <w:rsid w:val="00E07173"/>
    <w:rsid w:val="00E42B11"/>
    <w:rsid w:val="00EF5E7B"/>
    <w:rsid w:val="00F1600E"/>
    <w:rsid w:val="00F8776A"/>
    <w:rsid w:val="00FA3F57"/>
    <w:rsid w:val="00FF4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AA4676F"/>
  <w15:docId w15:val="{0EF3DFA2-95E5-40D4-A1FB-AF4075E336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mi-N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3F57"/>
    <w:rPr>
      <w:rFonts w:ascii="Calibri" w:hAnsi="Calibri"/>
      <w:color w:val="262626" w:themeColor="text1" w:themeTint="D9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7C5E57"/>
    <w:pPr>
      <w:keepNext/>
      <w:keepLines/>
      <w:spacing w:before="360"/>
      <w:outlineLvl w:val="0"/>
    </w:pPr>
    <w:rPr>
      <w:rFonts w:ascii="Georgia" w:eastAsiaTheme="majorEastAsia" w:hAnsi="Georgia" w:cstheme="majorBidi"/>
      <w:bCs/>
      <w:color w:val="273944"/>
      <w:sz w:val="5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679B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aps/>
      <w:color w:val="69BBAF"/>
      <w:sz w:val="40"/>
      <w:szCs w:val="4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A3F5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273944"/>
      <w:sz w:val="3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A3F57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Cs/>
      <w:iCs/>
      <w:color w:val="273944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F6ED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F6EDA"/>
  </w:style>
  <w:style w:type="paragraph" w:styleId="Footer">
    <w:name w:val="footer"/>
    <w:basedOn w:val="Normal"/>
    <w:link w:val="FooterChar"/>
    <w:uiPriority w:val="99"/>
    <w:unhideWhenUsed/>
    <w:rsid w:val="003F6ED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F6EDA"/>
  </w:style>
  <w:style w:type="paragraph" w:styleId="BalloonText">
    <w:name w:val="Balloon Text"/>
    <w:basedOn w:val="Normal"/>
    <w:link w:val="BalloonTextChar"/>
    <w:uiPriority w:val="99"/>
    <w:semiHidden/>
    <w:unhideWhenUsed/>
    <w:rsid w:val="003F6ED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6EDA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7C5E57"/>
    <w:rPr>
      <w:rFonts w:ascii="Georgia" w:eastAsiaTheme="majorEastAsia" w:hAnsi="Georgia" w:cstheme="majorBidi"/>
      <w:bCs/>
      <w:color w:val="273944"/>
      <w:sz w:val="56"/>
      <w:szCs w:val="32"/>
      <w:lang w:val="mi-NZ"/>
    </w:rPr>
  </w:style>
  <w:style w:type="character" w:customStyle="1" w:styleId="Heading2Char">
    <w:name w:val="Heading 2 Char"/>
    <w:basedOn w:val="DefaultParagraphFont"/>
    <w:link w:val="Heading2"/>
    <w:uiPriority w:val="9"/>
    <w:rsid w:val="005679BF"/>
    <w:rPr>
      <w:rFonts w:asciiTheme="majorHAnsi" w:eastAsiaTheme="majorEastAsia" w:hAnsiTheme="majorHAnsi" w:cstheme="majorBidi"/>
      <w:b/>
      <w:bCs/>
      <w:caps/>
      <w:color w:val="69BBAF"/>
      <w:sz w:val="40"/>
      <w:szCs w:val="40"/>
    </w:rPr>
  </w:style>
  <w:style w:type="paragraph" w:styleId="NoSpacing">
    <w:name w:val="No Spacing"/>
    <w:uiPriority w:val="1"/>
    <w:rsid w:val="00FA3F57"/>
    <w:rPr>
      <w:rFonts w:ascii="Calibri" w:hAnsi="Calibri"/>
      <w:color w:val="262626" w:themeColor="text1" w:themeTint="D9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FA3F57"/>
    <w:rPr>
      <w:rFonts w:asciiTheme="majorHAnsi" w:eastAsiaTheme="majorEastAsia" w:hAnsiTheme="majorHAnsi" w:cstheme="majorBidi"/>
      <w:b/>
      <w:bCs/>
      <w:color w:val="273944"/>
      <w:sz w:val="32"/>
    </w:rPr>
  </w:style>
  <w:style w:type="character" w:customStyle="1" w:styleId="Heading4Char">
    <w:name w:val="Heading 4 Char"/>
    <w:basedOn w:val="DefaultParagraphFont"/>
    <w:link w:val="Heading4"/>
    <w:uiPriority w:val="9"/>
    <w:rsid w:val="00FA3F57"/>
    <w:rPr>
      <w:rFonts w:asciiTheme="majorHAnsi" w:eastAsiaTheme="majorEastAsia" w:hAnsiTheme="majorHAnsi" w:cstheme="majorBidi"/>
      <w:bCs/>
      <w:iCs/>
      <w:color w:val="273944"/>
    </w:rPr>
  </w:style>
  <w:style w:type="paragraph" w:styleId="Subtitle">
    <w:name w:val="Subtitle"/>
    <w:aliases w:val="Italic"/>
    <w:basedOn w:val="Normal"/>
    <w:next w:val="Normal"/>
    <w:link w:val="SubtitleChar"/>
    <w:uiPriority w:val="11"/>
    <w:qFormat/>
    <w:rsid w:val="00D0090F"/>
    <w:pPr>
      <w:numPr>
        <w:ilvl w:val="1"/>
      </w:numPr>
    </w:pPr>
    <w:rPr>
      <w:rFonts w:eastAsiaTheme="majorEastAsia" w:cstheme="majorBidi"/>
      <w:i/>
      <w:iCs/>
      <w:spacing w:val="15"/>
    </w:rPr>
  </w:style>
  <w:style w:type="character" w:customStyle="1" w:styleId="SubtitleChar">
    <w:name w:val="Subtitle Char"/>
    <w:aliases w:val="Italic Char"/>
    <w:basedOn w:val="DefaultParagraphFont"/>
    <w:link w:val="Subtitle"/>
    <w:uiPriority w:val="11"/>
    <w:rsid w:val="00D0090F"/>
    <w:rPr>
      <w:rFonts w:ascii="Calibri" w:eastAsiaTheme="majorEastAsia" w:hAnsi="Calibri" w:cstheme="majorBidi"/>
      <w:i/>
      <w:iCs/>
      <w:color w:val="262626" w:themeColor="text1" w:themeTint="D9"/>
      <w:spacing w:val="15"/>
      <w:sz w:val="20"/>
    </w:rPr>
  </w:style>
  <w:style w:type="character" w:styleId="SubtleEmphasis">
    <w:name w:val="Subtle Emphasis"/>
    <w:aliases w:val="Bold"/>
    <w:basedOn w:val="DefaultParagraphFont"/>
    <w:uiPriority w:val="19"/>
    <w:qFormat/>
    <w:rsid w:val="00D0090F"/>
    <w:rPr>
      <w:b/>
      <w:iCs/>
    </w:rPr>
  </w:style>
  <w:style w:type="character" w:styleId="Emphasis">
    <w:name w:val="Emphasis"/>
    <w:basedOn w:val="DefaultParagraphFont"/>
    <w:uiPriority w:val="20"/>
    <w:rsid w:val="00D0090F"/>
    <w:rPr>
      <w:iCs/>
    </w:rPr>
  </w:style>
  <w:style w:type="paragraph" w:styleId="ListParagraph">
    <w:name w:val="List Paragraph"/>
    <w:aliases w:val="Bullet 1"/>
    <w:basedOn w:val="Normal"/>
    <w:next w:val="ListBullet"/>
    <w:uiPriority w:val="34"/>
    <w:qFormat/>
    <w:rsid w:val="00D0090F"/>
    <w:pPr>
      <w:numPr>
        <w:numId w:val="1"/>
      </w:numPr>
      <w:contextualSpacing/>
    </w:pPr>
  </w:style>
  <w:style w:type="character" w:styleId="IntenseReference">
    <w:name w:val="Intense Reference"/>
    <w:aliases w:val="Bullet"/>
    <w:basedOn w:val="Emphasis"/>
    <w:uiPriority w:val="32"/>
    <w:rsid w:val="00D0090F"/>
    <w:rPr>
      <w:iCs/>
    </w:rPr>
  </w:style>
  <w:style w:type="character" w:styleId="BookTitle">
    <w:name w:val="Book Title"/>
    <w:aliases w:val="Bullet 2"/>
    <w:basedOn w:val="DefaultParagraphFont"/>
    <w:uiPriority w:val="33"/>
    <w:rsid w:val="002C7EA6"/>
    <w:rPr>
      <w:b/>
      <w:bCs/>
      <w:smallCaps/>
      <w:spacing w:val="5"/>
    </w:rPr>
  </w:style>
  <w:style w:type="paragraph" w:styleId="ListBullet">
    <w:name w:val="List Bullet"/>
    <w:basedOn w:val="Normal"/>
    <w:uiPriority w:val="99"/>
    <w:semiHidden/>
    <w:unhideWhenUsed/>
    <w:rsid w:val="00D0090F"/>
    <w:pPr>
      <w:numPr>
        <w:numId w:val="2"/>
      </w:numPr>
      <w:contextualSpacing/>
    </w:pPr>
  </w:style>
  <w:style w:type="paragraph" w:customStyle="1" w:styleId="NumberBullet">
    <w:name w:val="Number Bullet"/>
    <w:basedOn w:val="ListNumber"/>
    <w:next w:val="ListNumber"/>
    <w:rsid w:val="005679BF"/>
    <w:pPr>
      <w:numPr>
        <w:numId w:val="10"/>
      </w:numPr>
    </w:pPr>
  </w:style>
  <w:style w:type="table" w:styleId="TableGrid">
    <w:name w:val="Table Grid"/>
    <w:basedOn w:val="TableNormal"/>
    <w:uiPriority w:val="59"/>
    <w:rsid w:val="002C7EA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Bullet2">
    <w:name w:val="List Bullet 2"/>
    <w:basedOn w:val="Normal"/>
    <w:uiPriority w:val="99"/>
    <w:semiHidden/>
    <w:unhideWhenUsed/>
    <w:rsid w:val="002C7EA6"/>
    <w:pPr>
      <w:numPr>
        <w:numId w:val="4"/>
      </w:numPr>
      <w:contextualSpacing/>
    </w:pPr>
  </w:style>
  <w:style w:type="character" w:styleId="Hyperlink">
    <w:name w:val="Hyperlink"/>
    <w:basedOn w:val="DefaultParagraphFont"/>
    <w:uiPriority w:val="99"/>
    <w:unhideWhenUsed/>
    <w:rsid w:val="00332021"/>
    <w:rPr>
      <w:color w:val="0000FF" w:themeColor="hyperlink"/>
      <w:u w:val="single"/>
    </w:rPr>
  </w:style>
  <w:style w:type="paragraph" w:customStyle="1" w:styleId="ListNumber1">
    <w:name w:val="List Number 1"/>
    <w:basedOn w:val="Heading2"/>
    <w:rsid w:val="005679BF"/>
    <w:pPr>
      <w:numPr>
        <w:numId w:val="13"/>
      </w:numPr>
    </w:pPr>
    <w:rPr>
      <w:rFonts w:ascii="Calibri" w:hAnsi="Calibri"/>
      <w:b w:val="0"/>
      <w:color w:val="262626" w:themeColor="text1" w:themeTint="D9"/>
      <w:sz w:val="20"/>
      <w:szCs w:val="20"/>
    </w:rPr>
  </w:style>
  <w:style w:type="paragraph" w:styleId="ListNumber">
    <w:name w:val="List Number"/>
    <w:basedOn w:val="Normal"/>
    <w:uiPriority w:val="99"/>
    <w:semiHidden/>
    <w:unhideWhenUsed/>
    <w:rsid w:val="005679BF"/>
    <w:pPr>
      <w:numPr>
        <w:numId w:val="9"/>
      </w:numPr>
      <w:contextualSpacing/>
    </w:pPr>
  </w:style>
  <w:style w:type="numbering" w:customStyle="1" w:styleId="NumberList1">
    <w:name w:val="Number List 1"/>
    <w:basedOn w:val="NoList"/>
    <w:uiPriority w:val="99"/>
    <w:rsid w:val="00AE4B08"/>
    <w:pPr>
      <w:numPr>
        <w:numId w:val="14"/>
      </w:numPr>
    </w:pPr>
  </w:style>
  <w:style w:type="numbering" w:customStyle="1" w:styleId="Style1">
    <w:name w:val="Style1"/>
    <w:basedOn w:val="NoList"/>
    <w:uiPriority w:val="99"/>
    <w:rsid w:val="00AE4B08"/>
    <w:pPr>
      <w:numPr>
        <w:numId w:val="15"/>
      </w:numPr>
    </w:pPr>
  </w:style>
  <w:style w:type="numbering" w:customStyle="1" w:styleId="Style2">
    <w:name w:val="Style2"/>
    <w:basedOn w:val="NoList"/>
    <w:uiPriority w:val="99"/>
    <w:rsid w:val="000C54EF"/>
    <w:pPr>
      <w:numPr>
        <w:numId w:val="17"/>
      </w:numPr>
    </w:pPr>
  </w:style>
  <w:style w:type="paragraph" w:customStyle="1" w:styleId="NumberBullet1">
    <w:name w:val="Number Bullet 1"/>
    <w:basedOn w:val="ListParagraph"/>
    <w:qFormat/>
    <w:rsid w:val="000C54EF"/>
    <w:pPr>
      <w:numPr>
        <w:numId w:val="16"/>
      </w:numPr>
    </w:pPr>
  </w:style>
  <w:style w:type="character" w:styleId="PageNumber">
    <w:name w:val="page number"/>
    <w:basedOn w:val="DefaultParagraphFont"/>
    <w:uiPriority w:val="99"/>
    <w:semiHidden/>
    <w:unhideWhenUsed/>
    <w:rsid w:val="00E42B11"/>
  </w:style>
  <w:style w:type="paragraph" w:customStyle="1" w:styleId="TableHeading">
    <w:name w:val="Table Heading"/>
    <w:basedOn w:val="Normal"/>
    <w:link w:val="TableHeadingChar"/>
    <w:rsid w:val="00B557DE"/>
    <w:rPr>
      <w:color w:val="FFFFFF" w:themeColor="background1"/>
    </w:rPr>
  </w:style>
  <w:style w:type="character" w:customStyle="1" w:styleId="TableHeadingChar">
    <w:name w:val="Table Heading Char"/>
    <w:basedOn w:val="DefaultParagraphFont"/>
    <w:link w:val="TableHeading"/>
    <w:rsid w:val="00B557DE"/>
    <w:rPr>
      <w:rFonts w:ascii="Calibri" w:hAnsi="Calibri"/>
      <w:color w:val="FFFFFF" w:themeColor="background1"/>
      <w:sz w:val="20"/>
      <w:lang w:val="mi-N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pamhook.com/solo-apps/hexagon-generator/" TargetMode="External"/><Relationship Id="rId18" Type="http://schemas.openxmlformats.org/officeDocument/2006/relationships/hyperlink" Target="https://youtu.be/9jyleT3tPc0" TargetMode="Externa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hyperlink" Target="https://apps.apple.com/nz/app/solo-hexagons/id1023237205" TargetMode="External"/><Relationship Id="rId17" Type="http://schemas.openxmlformats.org/officeDocument/2006/relationships/image" Target="media/image5.png"/><Relationship Id="rId25" Type="http://schemas.openxmlformats.org/officeDocument/2006/relationships/hyperlink" Target="file:///C:\Users\wayne\Downloads\Storybird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www.readwritethink.org/classroom-resources/student-interactives/comic-creator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pamhook.com/wiki/File:HookED_SOLO_Hexagons_Template_Secondary.pdf" TargetMode="External"/><Relationship Id="rId23" Type="http://schemas.openxmlformats.org/officeDocument/2006/relationships/hyperlink" Target="https://www.ehow.com/how_6111871_make-comic-book-microsoft-word.html" TargetMode="External"/><Relationship Id="rId28" Type="http://schemas.openxmlformats.org/officeDocument/2006/relationships/footer" Target="footer2.xml"/><Relationship Id="rId10" Type="http://schemas.openxmlformats.org/officeDocument/2006/relationships/image" Target="media/image2.jpg"/><Relationship Id="rId19" Type="http://schemas.openxmlformats.org/officeDocument/2006/relationships/hyperlink" Target="https://youtu.be/KY0YaOBzlpM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nzta.govt.nz/roadcode/code-for-cycling/signalling/" TargetMode="External"/><Relationship Id="rId14" Type="http://schemas.openxmlformats.org/officeDocument/2006/relationships/hyperlink" Target="https://pamhook.com/wiki/File:HookED_SOLO_Hexagons_Template_Primary_Y012.pdf" TargetMode="External"/><Relationship Id="rId22" Type="http://schemas.openxmlformats.org/officeDocument/2006/relationships/hyperlink" Target="https://www.tes.com/en-nz/teaching-resource/comic-strip-template-6173017" TargetMode="External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yne\Documents\Custom%20Office%20Templates\Bike%20Ready%20simple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A2F6323-82B3-4473-951A-6715FE4E14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Bike Ready simple template</Template>
  <TotalTime>1</TotalTime>
  <Pages>12</Pages>
  <Words>2546</Words>
  <Characters>14518</Characters>
  <Application>Microsoft Office Word</Application>
  <DocSecurity>0</DocSecurity>
  <Lines>120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NZ Transport Agency</Company>
  <LinksUpToDate>false</LinksUpToDate>
  <CharactersWithSpaces>17030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terms:created xsi:type="dcterms:W3CDTF">2023-05-25T02:55:00Z</dcterms:created>
  <dcterms:modified xsi:type="dcterms:W3CDTF">2023-05-31T00:03:00Z</dcterms:modified>
</cp:coreProperties>
</file>